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A04EC" w14:textId="77777777" w:rsidR="004D2903" w:rsidRPr="00CE0424" w:rsidRDefault="004D2903" w:rsidP="004D2903">
      <w:pPr>
        <w:pStyle w:val="3GPPHeader"/>
        <w:spacing w:after="60"/>
        <w:rPr>
          <w:sz w:val="32"/>
          <w:szCs w:val="32"/>
          <w:highlight w:val="yellow"/>
        </w:rPr>
      </w:pPr>
      <w:bookmarkStart w:id="0" w:name="_Ref480977752"/>
      <w:bookmarkStart w:id="1" w:name="_Ref481781285"/>
      <w:bookmarkStart w:id="2" w:name="_Ref481661667"/>
      <w:bookmarkStart w:id="3" w:name="_Ref478044125"/>
      <w:bookmarkStart w:id="4" w:name="_Ref458502731"/>
      <w:bookmarkStart w:id="5" w:name="_Ref450741263"/>
      <w:bookmarkStart w:id="6" w:name="_Ref473905534"/>
      <w:r w:rsidRPr="00CE0424">
        <w:t>3GPP TSG-RAN WG</w:t>
      </w:r>
      <w:r>
        <w:t>2</w:t>
      </w:r>
      <w:r w:rsidRPr="00CE0424">
        <w:t xml:space="preserve"> #</w:t>
      </w:r>
      <w:r>
        <w:t>99bis</w:t>
      </w:r>
      <w:r w:rsidRPr="00CE0424">
        <w:tab/>
      </w:r>
      <w:r w:rsidRPr="00A56748">
        <w:t>R2-1711131</w:t>
      </w:r>
    </w:p>
    <w:p w14:paraId="6D5B8129" w14:textId="77777777" w:rsidR="004D2903" w:rsidRPr="00CE0424" w:rsidRDefault="004D2903" w:rsidP="004D2903">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6A770145" w14:textId="77777777" w:rsidR="004D2903" w:rsidRDefault="004D2903" w:rsidP="004D2903">
      <w:pPr>
        <w:pStyle w:val="3GPPHeader"/>
      </w:pPr>
    </w:p>
    <w:p w14:paraId="7278AC2C" w14:textId="77777777" w:rsidR="004D2903" w:rsidRPr="0021318F" w:rsidRDefault="004D2903" w:rsidP="004D2903">
      <w:pPr>
        <w:pStyle w:val="3GPPHeader"/>
        <w:rPr>
          <w:sz w:val="22"/>
          <w:szCs w:val="22"/>
          <w:lang w:val="en-US"/>
        </w:rPr>
      </w:pPr>
      <w:r w:rsidRPr="0021318F">
        <w:rPr>
          <w:sz w:val="22"/>
          <w:szCs w:val="22"/>
          <w:lang w:val="en-US"/>
        </w:rPr>
        <w:t>Agenda Item:</w:t>
      </w:r>
      <w:r w:rsidRPr="0021318F">
        <w:rPr>
          <w:sz w:val="22"/>
          <w:szCs w:val="22"/>
          <w:lang w:val="en-US"/>
        </w:rPr>
        <w:tab/>
      </w:r>
      <w:r w:rsidRPr="00A56748">
        <w:rPr>
          <w:sz w:val="22"/>
          <w:szCs w:val="22"/>
          <w:lang w:val="en-US"/>
        </w:rPr>
        <w:t>10.4.1.5.3</w:t>
      </w:r>
    </w:p>
    <w:p w14:paraId="1A721AB5" w14:textId="77777777" w:rsidR="004D2903" w:rsidRPr="008C7695" w:rsidRDefault="004D2903" w:rsidP="004D2903">
      <w:pPr>
        <w:pStyle w:val="3GPPHeader"/>
        <w:rPr>
          <w:sz w:val="22"/>
          <w:szCs w:val="22"/>
        </w:rPr>
      </w:pPr>
      <w:r w:rsidRPr="008C7695">
        <w:rPr>
          <w:sz w:val="22"/>
          <w:szCs w:val="22"/>
        </w:rPr>
        <w:t>Source:</w:t>
      </w:r>
      <w:r w:rsidRPr="008C7695">
        <w:rPr>
          <w:sz w:val="22"/>
          <w:szCs w:val="22"/>
        </w:rPr>
        <w:tab/>
        <w:t>Ericsson</w:t>
      </w:r>
    </w:p>
    <w:p w14:paraId="26775C02" w14:textId="77777777" w:rsidR="004D2903" w:rsidRPr="008B06C8" w:rsidRDefault="004D2903" w:rsidP="004D2903">
      <w:pPr>
        <w:pStyle w:val="3GPPHeader"/>
        <w:rPr>
          <w:sz w:val="22"/>
          <w:szCs w:val="22"/>
        </w:rPr>
      </w:pPr>
      <w:r>
        <w:rPr>
          <w:sz w:val="22"/>
          <w:szCs w:val="22"/>
        </w:rPr>
        <w:t>Title:</w:t>
      </w:r>
      <w:r w:rsidRPr="00CE0424">
        <w:rPr>
          <w:sz w:val="22"/>
          <w:szCs w:val="22"/>
        </w:rPr>
        <w:tab/>
      </w:r>
      <w:r>
        <w:rPr>
          <w:sz w:val="22"/>
          <w:szCs w:val="22"/>
        </w:rPr>
        <w:t>Remaining issues on SCG Failure</w:t>
      </w:r>
    </w:p>
    <w:p w14:paraId="4C1192CA" w14:textId="77777777" w:rsidR="004D2903" w:rsidRPr="008C7695" w:rsidRDefault="004D2903" w:rsidP="004D2903">
      <w:pPr>
        <w:pStyle w:val="3GPPHeader"/>
        <w:rPr>
          <w:sz w:val="22"/>
          <w:szCs w:val="22"/>
        </w:rPr>
      </w:pPr>
      <w:r w:rsidRPr="008C7695">
        <w:rPr>
          <w:sz w:val="22"/>
          <w:szCs w:val="22"/>
        </w:rPr>
        <w:t>Document for:</w:t>
      </w:r>
      <w:r w:rsidRPr="008C7695">
        <w:rPr>
          <w:sz w:val="22"/>
          <w:szCs w:val="22"/>
        </w:rPr>
        <w:tab/>
        <w:t>Discussion, Decision</w:t>
      </w:r>
    </w:p>
    <w:p w14:paraId="593935F5" w14:textId="77777777" w:rsidR="004D2903" w:rsidRPr="008C7695" w:rsidRDefault="004D2903" w:rsidP="004D2903"/>
    <w:p w14:paraId="02D7EB66" w14:textId="77777777" w:rsidR="004D2903" w:rsidRPr="00B822DA" w:rsidRDefault="004D2903" w:rsidP="004D2903">
      <w:pPr>
        <w:pStyle w:val="Heading1"/>
        <w:textAlignment w:val="auto"/>
      </w:pPr>
      <w:r w:rsidRPr="00B822DA">
        <w:t>Introduction</w:t>
      </w:r>
    </w:p>
    <w:p w14:paraId="306E510B" w14:textId="77777777" w:rsidR="004D2903" w:rsidRDefault="004D2903" w:rsidP="004D2903">
      <w:pPr>
        <w:pStyle w:val="BodyText"/>
        <w:keepLines/>
        <w:tabs>
          <w:tab w:val="left" w:pos="2552"/>
          <w:tab w:val="left" w:pos="3856"/>
          <w:tab w:val="left" w:pos="5216"/>
          <w:tab w:val="left" w:pos="6464"/>
          <w:tab w:val="left" w:pos="7768"/>
          <w:tab w:val="left" w:pos="9072"/>
          <w:tab w:val="left" w:pos="9639"/>
        </w:tabs>
        <w:spacing w:before="240"/>
        <w:rPr>
          <w:lang w:val="en-US"/>
        </w:rPr>
      </w:pPr>
      <w:bookmarkStart w:id="7" w:name="_Hlk487455403"/>
      <w:bookmarkStart w:id="8" w:name="_Ref178064866"/>
      <w:r>
        <w:t xml:space="preserve">Regarding SCG RLF, there are still some open issues that </w:t>
      </w:r>
      <w:proofErr w:type="gramStart"/>
      <w:r>
        <w:t>need to</w:t>
      </w:r>
      <w:proofErr w:type="gramEnd"/>
      <w:r>
        <w:t xml:space="preserve"> be resolved, one is from RAN2-NR-AH#2 about UE behaviour in case of SCG failure when SCG is the configured path for SRB transmission see below</w:t>
      </w:r>
      <w:bookmarkEnd w:id="7"/>
      <w:r>
        <w:t>:</w:t>
      </w:r>
    </w:p>
    <w:p w14:paraId="1327D430" w14:textId="77777777" w:rsidR="004D2903" w:rsidRPr="001C1C4C" w:rsidRDefault="004D2903" w:rsidP="004D2903">
      <w:pPr>
        <w:pStyle w:val="Doc-text2"/>
        <w:rPr>
          <w:lang w:val="en-US"/>
        </w:rPr>
      </w:pPr>
    </w:p>
    <w:p w14:paraId="7A0400F6"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pPr>
      <w:r w:rsidRPr="0021332C">
        <w:t>Agreements</w:t>
      </w:r>
      <w:r w:rsidRPr="0021332C">
        <w:rPr>
          <w:lang w:val="en-US"/>
        </w:rPr>
        <w:t>:</w:t>
      </w:r>
      <w:r w:rsidRPr="001C1C4C">
        <w:t xml:space="preserve"> </w:t>
      </w:r>
    </w:p>
    <w:p w14:paraId="06A5E12B"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24BBF59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1: MN determines to use MCG duplication SRB and configures MCG duplication SRB by MN RRC </w:t>
      </w:r>
      <w:proofErr w:type="spellStart"/>
      <w:r w:rsidRPr="001C1C4C">
        <w:rPr>
          <w:lang w:val="en-US"/>
        </w:rPr>
        <w:t>signalling</w:t>
      </w:r>
      <w:proofErr w:type="spellEnd"/>
      <w:r w:rsidRPr="001C1C4C">
        <w:rPr>
          <w:lang w:val="en-US"/>
        </w:rPr>
        <w:t xml:space="preserve">. </w:t>
      </w:r>
    </w:p>
    <w:p w14:paraId="59C90921"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070131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1C1C4C">
        <w:rPr>
          <w:lang w:val="en-US"/>
        </w:rPr>
        <w:t xml:space="preserve">2: For all DC cases (all MR-DC and NR-NR DC cases) for 'duplication SRB', UL packet transmission is configured by RRC to use MCG path, SCG path or duplicate on both MCG and SCG. </w:t>
      </w:r>
    </w:p>
    <w:p w14:paraId="3698A2C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p>
    <w:p w14:paraId="18AAB00D"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D8313E">
        <w:rPr>
          <w:lang w:val="en-US"/>
        </w:rPr>
        <w:t xml:space="preserve">FFS Duplication on SRB for CA cases </w:t>
      </w:r>
    </w:p>
    <w:p w14:paraId="673095D2" w14:textId="77777777" w:rsidR="004D2903" w:rsidRPr="00D8313E"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142" w:firstLine="0"/>
        <w:rPr>
          <w:lang w:val="en-US"/>
        </w:rPr>
      </w:pPr>
      <w:r w:rsidRPr="00374499">
        <w:rPr>
          <w:highlight w:val="yellow"/>
          <w:lang w:val="en-US"/>
        </w:rPr>
        <w:t xml:space="preserve">FFS </w:t>
      </w:r>
      <w:proofErr w:type="spellStart"/>
      <w:r w:rsidRPr="00374499">
        <w:rPr>
          <w:highlight w:val="yellow"/>
          <w:lang w:val="en-US"/>
        </w:rPr>
        <w:t>Behaviour</w:t>
      </w:r>
      <w:proofErr w:type="spellEnd"/>
      <w:r w:rsidRPr="00374499">
        <w:rPr>
          <w:highlight w:val="yellow"/>
          <w:lang w:val="en-US"/>
        </w:rPr>
        <w:t xml:space="preserve"> in the case of SCG failure when SCG is the configured path.</w:t>
      </w:r>
    </w:p>
    <w:p w14:paraId="4DF094D8" w14:textId="77777777" w:rsidR="004D2903" w:rsidRDefault="004D2903" w:rsidP="004D2903">
      <w:pPr>
        <w:pStyle w:val="Doc-text2"/>
        <w:tabs>
          <w:tab w:val="clear" w:pos="1622"/>
        </w:tabs>
        <w:ind w:left="0" w:firstLine="0"/>
        <w:rPr>
          <w:lang w:val="en-US"/>
        </w:rPr>
      </w:pPr>
    </w:p>
    <w:p w14:paraId="218B1077" w14:textId="77777777" w:rsidR="004D2903" w:rsidRDefault="004D2903" w:rsidP="004D2903">
      <w:pPr>
        <w:pStyle w:val="Doc-text2"/>
        <w:tabs>
          <w:tab w:val="clear" w:pos="1622"/>
        </w:tabs>
        <w:ind w:left="0" w:firstLine="0"/>
        <w:rPr>
          <w:lang w:val="en-US"/>
        </w:rPr>
      </w:pPr>
      <w:r>
        <w:rPr>
          <w:lang w:val="en-US"/>
        </w:rPr>
        <w:t>The other is from RAN2 #99 regarding measurements in the SCGFailureInformation message:</w:t>
      </w:r>
    </w:p>
    <w:p w14:paraId="6F037194" w14:textId="77777777" w:rsidR="004D2903" w:rsidRPr="00782DDA" w:rsidRDefault="004D2903" w:rsidP="004D2903">
      <w:pPr>
        <w:pStyle w:val="Doc-text2"/>
        <w:tabs>
          <w:tab w:val="clear" w:pos="1622"/>
        </w:tabs>
        <w:ind w:left="567" w:hanging="425"/>
        <w:rPr>
          <w:lang w:val="en-US"/>
        </w:rPr>
      </w:pPr>
    </w:p>
    <w:p w14:paraId="72293E7D"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t>Agreements</w:t>
      </w:r>
    </w:p>
    <w:p w14:paraId="334F27D7"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t>1: Measurement results according to SN configuration provided in SCGFailureInformation are encoded according to NR RRC format</w:t>
      </w:r>
    </w:p>
    <w:p w14:paraId="7EB82244"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6A3016">
        <w:t>2: If SCGFailureInformation contains SN configured measurement results, MN will forward those measurements to SN</w:t>
      </w:r>
    </w:p>
    <w:p w14:paraId="79078F9F"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t>3: The following measurements are included in SN part of SCGFailureInformation</w:t>
      </w:r>
    </w:p>
    <w:p w14:paraId="321DCFF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t>-</w:t>
      </w:r>
      <w:r>
        <w:tab/>
        <w:t xml:space="preserve">ARFCN value and NR serving cells and NR </w:t>
      </w:r>
      <w:proofErr w:type="spellStart"/>
      <w:r>
        <w:t>neighbour</w:t>
      </w:r>
      <w:proofErr w:type="spellEnd"/>
      <w:r>
        <w:t xml:space="preserve"> cells measurement results with a quality indicator (RSRP, RSRQ or equivalent).</w:t>
      </w:r>
    </w:p>
    <w:p w14:paraId="3CBFB3F5" w14:textId="77777777" w:rsidR="004D2903" w:rsidRDefault="004D2903" w:rsidP="004D2903">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374499">
        <w:rPr>
          <w:highlight w:val="yellow"/>
        </w:rPr>
        <w:t>FFS</w:t>
      </w:r>
      <w:r w:rsidRPr="00374499">
        <w:rPr>
          <w:highlight w:val="yellow"/>
        </w:rPr>
        <w:tab/>
        <w:t>Beam level measurements</w:t>
      </w:r>
    </w:p>
    <w:p w14:paraId="2167A28F" w14:textId="77777777" w:rsidR="004D2903" w:rsidRDefault="004D2903" w:rsidP="004D2903">
      <w:pPr>
        <w:pStyle w:val="Doc-text2"/>
        <w:ind w:left="0" w:firstLine="0"/>
      </w:pPr>
    </w:p>
    <w:p w14:paraId="1FD418A6" w14:textId="77777777" w:rsidR="004D2903" w:rsidRDefault="004D2903" w:rsidP="004D2903">
      <w:pPr>
        <w:pStyle w:val="Doc-text2"/>
        <w:tabs>
          <w:tab w:val="clear" w:pos="1622"/>
        </w:tabs>
        <w:ind w:left="488" w:hanging="488"/>
        <w:rPr>
          <w:lang w:val="en-US"/>
        </w:rPr>
      </w:pPr>
      <w:r>
        <w:rPr>
          <w:lang w:val="en-US"/>
        </w:rPr>
        <w:t xml:space="preserve">This contribution will address these remaining open issues regarding SCG failure. </w:t>
      </w:r>
    </w:p>
    <w:bookmarkEnd w:id="8"/>
    <w:p w14:paraId="26C263D6" w14:textId="77777777" w:rsidR="004D2903" w:rsidRDefault="004D2903" w:rsidP="004D2903">
      <w:pPr>
        <w:pStyle w:val="Heading1"/>
        <w:rPr>
          <w:lang w:val="en-US"/>
        </w:rPr>
      </w:pPr>
      <w:r w:rsidRPr="00406BCB">
        <w:rPr>
          <w:lang w:val="en-US"/>
        </w:rPr>
        <w:t>Discussion</w:t>
      </w:r>
    </w:p>
    <w:p w14:paraId="0A7CBFD1" w14:textId="77777777" w:rsidR="004D2903" w:rsidRPr="00825F0D" w:rsidRDefault="004D2903" w:rsidP="004D2903">
      <w:pPr>
        <w:pStyle w:val="Heading2"/>
        <w:rPr>
          <w:lang w:val="en-US"/>
        </w:rPr>
      </w:pPr>
      <w:r>
        <w:rPr>
          <w:lang w:val="en-US"/>
        </w:rPr>
        <w:t xml:space="preserve">UE </w:t>
      </w:r>
      <w:proofErr w:type="spellStart"/>
      <w:r>
        <w:rPr>
          <w:lang w:val="en-US"/>
        </w:rPr>
        <w:t>behaviour</w:t>
      </w:r>
      <w:proofErr w:type="spellEnd"/>
      <w:r>
        <w:rPr>
          <w:lang w:val="en-US"/>
        </w:rPr>
        <w:t xml:space="preserve"> when SCG is the configured path for SRB</w:t>
      </w:r>
    </w:p>
    <w:p w14:paraId="6ED77BCE" w14:textId="77777777" w:rsidR="004D2903" w:rsidRPr="00A84ECB" w:rsidDel="00E66FAA" w:rsidRDefault="004D2903" w:rsidP="004D2903">
      <w:r>
        <w:t xml:space="preserve">In LTE, when a Radio Link Failure (RLF) is detected on the MCG, </w:t>
      </w:r>
      <w:r w:rsidRPr="00A84ECB">
        <w:t xml:space="preserve">RRC </w:t>
      </w:r>
      <w:r>
        <w:t>c</w:t>
      </w:r>
      <w:r w:rsidRPr="00A84ECB">
        <w:t xml:space="preserve">onnection </w:t>
      </w:r>
      <w:r>
        <w:t>r</w:t>
      </w:r>
      <w:r w:rsidRPr="00A84ECB">
        <w:t>eestablishment</w:t>
      </w:r>
      <w:r>
        <w:t xml:space="preserve"> procedure is triggered</w:t>
      </w:r>
      <w:r w:rsidRPr="00A84ECB">
        <w:t xml:space="preserve"> </w:t>
      </w:r>
      <w:r w:rsidRPr="00A54D3F">
        <w:fldChar w:fldCharType="begin"/>
      </w:r>
      <w:r w:rsidRPr="00A84ECB">
        <w:instrText xml:space="preserve"> REF _Ref473905534 \r \h </w:instrText>
      </w:r>
      <w:r w:rsidRPr="00A54D3F">
        <w:instrText xml:space="preserve"> \* MERGEFORMAT </w:instrText>
      </w:r>
      <w:r w:rsidRPr="00A54D3F">
        <w:fldChar w:fldCharType="separate"/>
      </w:r>
      <w:r w:rsidRPr="00A84ECB">
        <w:t>[1]</w:t>
      </w:r>
      <w:r w:rsidRPr="00A54D3F">
        <w:fldChar w:fldCharType="end"/>
      </w:r>
      <w:r>
        <w:t xml:space="preserve">, suspending the </w:t>
      </w:r>
      <w:r w:rsidRPr="00A84ECB">
        <w:t xml:space="preserve">ongoing </w:t>
      </w:r>
      <w:r>
        <w:t>communication until</w:t>
      </w:r>
      <w:r w:rsidRPr="00A84ECB">
        <w:t xml:space="preserve"> the UE re-synchronize</w:t>
      </w:r>
      <w:r>
        <w:t>s</w:t>
      </w:r>
      <w:r w:rsidRPr="00A84ECB">
        <w:t xml:space="preserve"> with the network. On the other hand, if the UE experiences </w:t>
      </w:r>
      <w:r>
        <w:t>a failure</w:t>
      </w:r>
      <w:r w:rsidRPr="00A84ECB">
        <w:t xml:space="preserve"> on the SCG, the</w:t>
      </w:r>
      <w:r>
        <w:t>n the</w:t>
      </w:r>
      <w:r w:rsidRPr="00A84ECB">
        <w:t xml:space="preserve"> UE </w:t>
      </w:r>
      <w:r>
        <w:t>does not have to</w:t>
      </w:r>
      <w:r w:rsidRPr="00A84ECB">
        <w:t xml:space="preserve"> initiate a</w:t>
      </w:r>
      <w:r>
        <w:t>n</w:t>
      </w:r>
      <w:r w:rsidRPr="00A84ECB">
        <w:t xml:space="preserve"> RRC connection reestablishment </w:t>
      </w:r>
      <w:r>
        <w:t xml:space="preserve">procedure </w:t>
      </w:r>
      <w:r w:rsidRPr="00A84ECB">
        <w:t xml:space="preserve">but instead </w:t>
      </w:r>
      <w:r>
        <w:t>it sends</w:t>
      </w:r>
      <w:r w:rsidRPr="00A84ECB">
        <w:t xml:space="preserve"> </w:t>
      </w:r>
      <w:r w:rsidRPr="00A54D3F">
        <w:t>SCGFailureInformation</w:t>
      </w:r>
      <w:r w:rsidRPr="00A84ECB">
        <w:t xml:space="preserve"> </w:t>
      </w:r>
      <w:r>
        <w:t>via MCG SRB</w:t>
      </w:r>
      <w:r w:rsidRPr="00A84ECB">
        <w:t xml:space="preserve">. </w:t>
      </w:r>
      <w:r>
        <w:t xml:space="preserve">Upon receiving </w:t>
      </w:r>
      <w:r w:rsidRPr="00A54D3F">
        <w:t>SCGFailureInformation</w:t>
      </w:r>
      <w:r>
        <w:t xml:space="preserve">, </w:t>
      </w:r>
      <w:r w:rsidRPr="00A84ECB">
        <w:t>MN can then decide to initiate a</w:t>
      </w:r>
      <w:r>
        <w:t xml:space="preserve">n </w:t>
      </w:r>
      <w:r w:rsidRPr="00A54D3F">
        <w:t>S</w:t>
      </w:r>
      <w:r>
        <w:t>N</w:t>
      </w:r>
      <w:r w:rsidRPr="00A54D3F">
        <w:t xml:space="preserve"> release</w:t>
      </w:r>
      <w:r w:rsidRPr="00A84ECB">
        <w:t xml:space="preserve"> </w:t>
      </w:r>
      <w:r>
        <w:t>(and</w:t>
      </w:r>
      <w:r w:rsidRPr="00A84ECB">
        <w:t xml:space="preserve"> </w:t>
      </w:r>
      <w:r>
        <w:t xml:space="preserve">optionally, change the </w:t>
      </w:r>
      <w:r>
        <w:lastRenderedPageBreak/>
        <w:t>SCG to an SN with a better radio conditions)</w:t>
      </w:r>
      <w:r w:rsidRPr="00A84ECB">
        <w:t xml:space="preserve">. </w:t>
      </w:r>
      <w:r>
        <w:t>In this case, a</w:t>
      </w:r>
      <w:r w:rsidRPr="00A84ECB">
        <w:t xml:space="preserve">s the MCG </w:t>
      </w:r>
      <w:r>
        <w:t>radio link</w:t>
      </w:r>
      <w:r w:rsidRPr="00A84ECB">
        <w:t xml:space="preserve"> is </w:t>
      </w:r>
      <w:r>
        <w:t>available and the traffic can be rerouted via MCG,</w:t>
      </w:r>
      <w:r w:rsidRPr="00A84ECB">
        <w:t xml:space="preserve"> UE does</w:t>
      </w:r>
      <w:r>
        <w:t xml:space="preserve"> not</w:t>
      </w:r>
      <w:r w:rsidRPr="00A84ECB">
        <w:t xml:space="preserve"> experience </w:t>
      </w:r>
      <w:r>
        <w:t>a notable</w:t>
      </w:r>
      <w:r w:rsidRPr="00A84ECB">
        <w:t xml:space="preserve"> service interruption</w:t>
      </w:r>
      <w:r>
        <w:t xml:space="preserve"> as in MCG RLF</w:t>
      </w:r>
      <w:r w:rsidRPr="00A84ECB">
        <w:t>.</w:t>
      </w:r>
      <w:r>
        <w:t xml:space="preserve"> </w:t>
      </w:r>
    </w:p>
    <w:p w14:paraId="5BB58798" w14:textId="77777777" w:rsidR="004D2903" w:rsidRDefault="004D2903" w:rsidP="004D2903">
      <w:r>
        <w:t xml:space="preserve">In NR, the actions triggered upon an RLF are mainly based on the existing LTE procedures. Accordingly, in </w:t>
      </w:r>
      <w:r w:rsidRPr="00583BD9">
        <w:t>RAN2#97</w:t>
      </w:r>
      <w:r>
        <w:t xml:space="preserve">bis meeting, it was agreed that if an RLF is detected on the MCG (i.e., MCG RLF), the UE initiates the RRC connection re-establishment procedure. It was also agreed that when an RLF is detected on the SCG (i.e., SCG RLF), UE suspends </w:t>
      </w:r>
      <w:r w:rsidRPr="00017CA5">
        <w:t xml:space="preserve">all SCG </w:t>
      </w:r>
      <w:r>
        <w:t>SRBs/</w:t>
      </w:r>
      <w:r w:rsidRPr="00017CA5">
        <w:t xml:space="preserve">DRBs </w:t>
      </w:r>
      <w:r>
        <w:t>as well as</w:t>
      </w:r>
      <w:r w:rsidRPr="00017CA5">
        <w:t xml:space="preserve"> SCG transmission for MCG split </w:t>
      </w:r>
      <w:r>
        <w:t>SRBs/</w:t>
      </w:r>
      <w:r w:rsidRPr="00017CA5">
        <w:t>DRBs</w:t>
      </w:r>
      <w:r>
        <w:t xml:space="preserve"> / </w:t>
      </w:r>
      <w:r w:rsidRPr="00017CA5">
        <w:t>SCG split DRBs</w:t>
      </w:r>
      <w:r>
        <w:t xml:space="preserve">. In this case, instead of directly triggering the RRC re-establishment procedure, UE indicates to the MN an S-RLF has occurred with an SCGFailureInformation via the MCG path of MCG Split SRB or MCG SRB. </w:t>
      </w:r>
      <w:r w:rsidRPr="00A84ECB">
        <w:t xml:space="preserve">However, </w:t>
      </w:r>
      <w:bookmarkStart w:id="9" w:name="_Hlk487803816"/>
      <w:r w:rsidRPr="00A84ECB">
        <w:t xml:space="preserve">if </w:t>
      </w:r>
      <w:r>
        <w:t>an</w:t>
      </w:r>
      <w:r w:rsidRPr="00A84ECB">
        <w:t xml:space="preserve"> MCG split </w:t>
      </w:r>
      <w:r>
        <w:t xml:space="preserve">SRB1 </w:t>
      </w:r>
      <w:r w:rsidRPr="00A84ECB">
        <w:t xml:space="preserve">is </w:t>
      </w:r>
      <w:r>
        <w:t>configured</w:t>
      </w:r>
      <w:r w:rsidRPr="00A84ECB">
        <w:t xml:space="preserve"> and the SCG is the </w:t>
      </w:r>
      <w:r>
        <w:t xml:space="preserve">only </w:t>
      </w:r>
      <w:r w:rsidRPr="00A84ECB">
        <w:t>configured path</w:t>
      </w:r>
      <w:r>
        <w:t>, upon the detection of an</w:t>
      </w:r>
      <w:r w:rsidRPr="00A84ECB">
        <w:t xml:space="preserve"> SCG failure</w:t>
      </w:r>
      <w:r>
        <w:t xml:space="preserve"> it is not clear how</w:t>
      </w:r>
      <w:r w:rsidRPr="00A84ECB">
        <w:t xml:space="preserve"> the UE </w:t>
      </w:r>
      <w:r>
        <w:t>can</w:t>
      </w:r>
      <w:r w:rsidRPr="00A84ECB">
        <w:t xml:space="preserve"> notify the MN with SCGFailureInformation.</w:t>
      </w:r>
      <w:bookmarkEnd w:id="9"/>
      <w:r w:rsidRPr="00A84ECB">
        <w:t xml:space="preserve"> </w:t>
      </w:r>
      <w:r>
        <w:t xml:space="preserve">As illustrated in Figure 1, this observation is valid independent from whether there is an SCG direct SRB (SRB3) configured or not.  </w:t>
      </w:r>
    </w:p>
    <w:p w14:paraId="5E1FB280" w14:textId="77777777" w:rsidR="004D2903" w:rsidRDefault="004D2903" w:rsidP="004D2903">
      <w:pPr>
        <w:pStyle w:val="Observation"/>
      </w:pPr>
      <w:bookmarkStart w:id="10" w:name="_Toc490153343"/>
      <w:bookmarkStart w:id="11" w:name="_Toc490153357"/>
      <w:bookmarkStart w:id="12" w:name="_Toc490253457"/>
      <w:bookmarkStart w:id="13" w:name="_Toc494382980"/>
      <w:bookmarkStart w:id="14" w:name="_Toc494412296"/>
      <w:r>
        <w:t>I</w:t>
      </w:r>
      <w:r w:rsidRPr="00A84ECB">
        <w:t xml:space="preserve">f </w:t>
      </w:r>
      <w:r>
        <w:t>an</w:t>
      </w:r>
      <w:r w:rsidRPr="00A84ECB">
        <w:t xml:space="preserve"> MCG split </w:t>
      </w:r>
      <w:r>
        <w:t xml:space="preserve">SRB1 </w:t>
      </w:r>
      <w:r w:rsidRPr="00A84ECB">
        <w:t xml:space="preserve">is </w:t>
      </w:r>
      <w:r>
        <w:t>configured</w:t>
      </w:r>
      <w:r w:rsidRPr="00A84ECB">
        <w:t xml:space="preserve"> and the SCG is the </w:t>
      </w:r>
      <w:r>
        <w:t xml:space="preserve">only </w:t>
      </w:r>
      <w:r w:rsidRPr="00A84ECB">
        <w:t>configured path</w:t>
      </w:r>
      <w:r>
        <w:t xml:space="preserve"> for that SRB</w:t>
      </w:r>
      <w:r w:rsidRPr="00A84ECB">
        <w:t xml:space="preserve">, upon </w:t>
      </w:r>
      <w:r>
        <w:t xml:space="preserve">the detection of an </w:t>
      </w:r>
      <w:r w:rsidRPr="00A84ECB">
        <w:t>SCG failure</w:t>
      </w:r>
      <w:r>
        <w:t>, it is not clear how</w:t>
      </w:r>
      <w:r w:rsidRPr="00A84ECB">
        <w:t xml:space="preserve"> the UE </w:t>
      </w:r>
      <w:r>
        <w:t>can</w:t>
      </w:r>
      <w:r w:rsidRPr="00A84ECB">
        <w:t xml:space="preserve"> </w:t>
      </w:r>
      <w:r>
        <w:t xml:space="preserve">send the </w:t>
      </w:r>
      <w:r w:rsidRPr="00A84ECB">
        <w:t>SCGFailureInformation</w:t>
      </w:r>
      <w:r>
        <w:t xml:space="preserve"> message to the MN.</w:t>
      </w:r>
      <w:bookmarkEnd w:id="10"/>
      <w:bookmarkEnd w:id="11"/>
      <w:bookmarkEnd w:id="12"/>
      <w:bookmarkEnd w:id="13"/>
      <w:bookmarkEnd w:id="14"/>
    </w:p>
    <w:p w14:paraId="010FC201" w14:textId="77777777" w:rsidR="004D2903" w:rsidRDefault="004D2903" w:rsidP="004D2903">
      <w:pPr>
        <w:pStyle w:val="Observation"/>
        <w:numPr>
          <w:ilvl w:val="0"/>
          <w:numId w:val="0"/>
        </w:numPr>
      </w:pPr>
    </w:p>
    <w:tbl>
      <w:tblPr>
        <w:tblStyle w:val="TableGrid"/>
        <w:tblW w:w="9634" w:type="dxa"/>
        <w:tblInd w:w="0" w:type="dxa"/>
        <w:tblLook w:val="04A0" w:firstRow="1" w:lastRow="0" w:firstColumn="1" w:lastColumn="0" w:noHBand="0" w:noVBand="1"/>
      </w:tblPr>
      <w:tblGrid>
        <w:gridCol w:w="4972"/>
        <w:gridCol w:w="4819"/>
      </w:tblGrid>
      <w:tr w:rsidR="004D2903" w14:paraId="318FDC44" w14:textId="77777777" w:rsidTr="00A01D6C">
        <w:tc>
          <w:tcPr>
            <w:tcW w:w="4248" w:type="dxa"/>
            <w:tcBorders>
              <w:top w:val="single" w:sz="4" w:space="0" w:color="auto"/>
              <w:left w:val="single" w:sz="4" w:space="0" w:color="auto"/>
              <w:bottom w:val="single" w:sz="4" w:space="0" w:color="auto"/>
              <w:right w:val="single" w:sz="4" w:space="0" w:color="auto"/>
            </w:tcBorders>
            <w:hideMark/>
          </w:tcPr>
          <w:p w14:paraId="54924A3F" w14:textId="77777777" w:rsidR="004D2903" w:rsidRDefault="004D2903" w:rsidP="00A01D6C">
            <w:pPr>
              <w:pStyle w:val="BodyText"/>
              <w:jc w:val="center"/>
            </w:pPr>
            <w:r>
              <w:object w:dxaOrig="6120" w:dyaOrig="4995" w14:anchorId="6021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14" o:title=""/>
                </v:shape>
                <o:OLEObject Type="Embed" ProgID="Visio.Drawing.15" ShapeID="_x0000_i1025" DrawAspect="Content" ObjectID="_1568154169" r:id="rId15"/>
              </w:object>
            </w:r>
          </w:p>
          <w:p w14:paraId="0B374156" w14:textId="77777777" w:rsidR="004D2903" w:rsidRDefault="004D2903" w:rsidP="00A01D6C">
            <w:pPr>
              <w:pStyle w:val="BodyText"/>
              <w:numPr>
                <w:ilvl w:val="0"/>
                <w:numId w:val="34"/>
              </w:numPr>
              <w:jc w:val="center"/>
            </w:pPr>
            <w:r>
              <w:t>MCG Split SRB configured and SCG path activated</w:t>
            </w:r>
          </w:p>
        </w:tc>
        <w:tc>
          <w:tcPr>
            <w:tcW w:w="5386" w:type="dxa"/>
            <w:tcBorders>
              <w:top w:val="single" w:sz="4" w:space="0" w:color="auto"/>
              <w:left w:val="single" w:sz="4" w:space="0" w:color="auto"/>
              <w:bottom w:val="single" w:sz="4" w:space="0" w:color="auto"/>
              <w:right w:val="single" w:sz="4" w:space="0" w:color="auto"/>
            </w:tcBorders>
            <w:hideMark/>
          </w:tcPr>
          <w:p w14:paraId="61D23524" w14:textId="77777777" w:rsidR="004D2903" w:rsidRDefault="004D2903" w:rsidP="00A01D6C">
            <w:pPr>
              <w:pStyle w:val="BodyText"/>
              <w:jc w:val="center"/>
            </w:pPr>
            <w:r>
              <w:object w:dxaOrig="6120" w:dyaOrig="4995" w14:anchorId="7257508C">
                <v:shape id="_x0000_i1026" type="#_x0000_t75" style="width:230.25pt;height:187.5pt" o:ole="">
                  <v:imagedata r:id="rId16" o:title=""/>
                </v:shape>
                <o:OLEObject Type="Embed" ProgID="Visio.Drawing.15" ShapeID="_x0000_i1026" DrawAspect="Content" ObjectID="_1568154170" r:id="rId17"/>
              </w:object>
            </w:r>
          </w:p>
          <w:p w14:paraId="584D890F" w14:textId="77777777" w:rsidR="004D2903" w:rsidRDefault="004D2903" w:rsidP="00A01D6C">
            <w:pPr>
              <w:pStyle w:val="BodyText"/>
              <w:numPr>
                <w:ilvl w:val="0"/>
                <w:numId w:val="34"/>
              </w:numPr>
              <w:jc w:val="center"/>
            </w:pPr>
            <w:r>
              <w:t>MCG Split SRB configured and SCG path activated as well as SCG direct SRB configured</w:t>
            </w:r>
          </w:p>
        </w:tc>
      </w:tr>
    </w:tbl>
    <w:p w14:paraId="7701F20B" w14:textId="77777777" w:rsidR="004D2903" w:rsidRDefault="004D2903" w:rsidP="004D2903">
      <w:pPr>
        <w:pStyle w:val="BodyText"/>
        <w:jc w:val="center"/>
      </w:pPr>
      <w:r w:rsidRPr="002A42AC">
        <w:rPr>
          <w:b/>
        </w:rPr>
        <w:t>Figure 1:</w:t>
      </w:r>
      <w:r>
        <w:t xml:space="preserve"> Illustration of the CP scenarios where an </w:t>
      </w:r>
      <w:r w:rsidRPr="00A84ECB">
        <w:t xml:space="preserve">MCG split </w:t>
      </w:r>
      <w:r>
        <w:t xml:space="preserve">SRB1 </w:t>
      </w:r>
      <w:r w:rsidRPr="00A84ECB">
        <w:t xml:space="preserve">is </w:t>
      </w:r>
      <w:r>
        <w:t>configured</w:t>
      </w:r>
      <w:r w:rsidRPr="00A84ECB">
        <w:t xml:space="preserve"> and the SCG is the </w:t>
      </w:r>
      <w:r>
        <w:t xml:space="preserve">only </w:t>
      </w:r>
      <w:r w:rsidRPr="00A84ECB">
        <w:t>configured path</w:t>
      </w:r>
      <w:r>
        <w:t>. Configured CP paths for SRB1 and SRB3 are illustrated in red.</w:t>
      </w:r>
    </w:p>
    <w:p w14:paraId="20AF8BEE" w14:textId="77777777" w:rsidR="004D2903" w:rsidRDefault="004D2903" w:rsidP="004D2903">
      <w:pPr>
        <w:pStyle w:val="BodyText"/>
        <w:jc w:val="center"/>
      </w:pPr>
    </w:p>
    <w:p w14:paraId="0997EDB9" w14:textId="77777777" w:rsidR="004D2903" w:rsidRDefault="004D2903" w:rsidP="004D2903">
      <w:pPr>
        <w:pStyle w:val="BodyText"/>
      </w:pPr>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 xml:space="preserve">has </w:t>
      </w:r>
      <w:r w:rsidRPr="00E27B3A">
        <w:t xml:space="preserve">experienced an RLF </w:t>
      </w:r>
      <w:r>
        <w:t>on</w:t>
      </w:r>
      <w:r w:rsidRPr="00E27B3A">
        <w:t xml:space="preserve"> the SCG, </w:t>
      </w:r>
      <w:r>
        <w:t xml:space="preserve">the UE may simply initiate the RRC connection re-establishment procedure </w:t>
      </w:r>
      <w:r w:rsidRPr="00A84ECB">
        <w:t>to restore the connectivity</w:t>
      </w:r>
      <w:r>
        <w:t xml:space="preserve">. However, this would cause a significant service interruption time, especially if there are other active bearers that are configured to use the MCG path (e.g. VoLTE bearers) when the SCG failure is detected. Doing re-establishment will not only cause service interruption for such bearers, but it is also rather unnecessary to begin with, as the MCG could be experiencing good (radio) conditions at that time. </w:t>
      </w:r>
    </w:p>
    <w:p w14:paraId="248797E4" w14:textId="77777777" w:rsidR="004D2903" w:rsidRPr="00A84ECB" w:rsidRDefault="004D2903" w:rsidP="004D2903">
      <w:pPr>
        <w:pStyle w:val="BodyText"/>
      </w:pPr>
      <w:r>
        <w:t xml:space="preserve">Thus, a preferred alternative is for the UE to switch the path referred to MCG Split SRB1 over the MCG and notify the network with SCGFailureInformation. When sending the SCGFailureInformation, if no scheduling grant is available on the MCG, then the UE shall send a scheduling request to the MN. </w:t>
      </w:r>
    </w:p>
    <w:p w14:paraId="00DADCD3" w14:textId="77777777" w:rsidR="004D2903" w:rsidRPr="00D42FA3" w:rsidRDefault="004D2903" w:rsidP="004D2903">
      <w:pPr>
        <w:pStyle w:val="Observation"/>
        <w:rPr>
          <w:rStyle w:val="IvDbodytextChar"/>
          <w:spacing w:val="0"/>
          <w:lang w:val="en-GB" w:eastAsia="zh-CN"/>
        </w:rPr>
      </w:pPr>
      <w:bookmarkStart w:id="15" w:name="_Toc490153344"/>
      <w:bookmarkStart w:id="16" w:name="_Toc490153358"/>
      <w:bookmarkStart w:id="17" w:name="_Toc490253458"/>
      <w:bookmarkStart w:id="18" w:name="_Toc494382981"/>
      <w:bookmarkStart w:id="19" w:name="_Toc494412297"/>
      <w:r>
        <w:t>If</w:t>
      </w:r>
      <w:r w:rsidRPr="00A84ECB">
        <w:t xml:space="preserve"> </w:t>
      </w:r>
      <w:r>
        <w:t>an</w:t>
      </w:r>
      <w:r w:rsidRPr="00A84ECB">
        <w:t xml:space="preserve"> MCG split </w:t>
      </w:r>
      <w:r>
        <w:t xml:space="preserve">SRB1 </w:t>
      </w:r>
      <w:r w:rsidRPr="00A84ECB">
        <w:t xml:space="preserve">is </w:t>
      </w:r>
      <w:r>
        <w:t>configured</w:t>
      </w:r>
      <w:r w:rsidRPr="00A84ECB">
        <w:t xml:space="preserve"> and th</w:t>
      </w:r>
      <w:r>
        <w:t>e SCG</w:t>
      </w:r>
      <w:r w:rsidRPr="00A84ECB">
        <w:t xml:space="preserve"> is the </w:t>
      </w:r>
      <w:r>
        <w:t xml:space="preserve">only </w:t>
      </w:r>
      <w:r w:rsidRPr="00A84ECB">
        <w:t>configured path</w:t>
      </w:r>
      <w:r>
        <w:t xml:space="preserve"> for that SRB, after a</w:t>
      </w:r>
      <w:r w:rsidRPr="00E27B3A">
        <w:t xml:space="preserve"> UE </w:t>
      </w:r>
      <w:r>
        <w:t>has experienced a failure</w:t>
      </w:r>
      <w:r w:rsidRPr="00E27B3A">
        <w:t xml:space="preserve"> </w:t>
      </w:r>
      <w:r>
        <w:t>on</w:t>
      </w:r>
      <w:r w:rsidRPr="00E27B3A">
        <w:t xml:space="preserve"> the SCG, </w:t>
      </w:r>
      <w:r>
        <w:t xml:space="preserve">the UE could initiate an RRC connection re-establishment procedure </w:t>
      </w:r>
      <w:r w:rsidRPr="00A84ECB">
        <w:t>to restore the connectivity</w:t>
      </w:r>
      <w:r>
        <w:t>. However, this would result in a significant service interruption time</w:t>
      </w:r>
      <w:r w:rsidRPr="00D42FA3">
        <w:rPr>
          <w:rStyle w:val="IvDbodytextChar"/>
          <w:spacing w:val="0"/>
          <w:lang w:val="en-GB" w:eastAsia="zh-CN"/>
        </w:rPr>
        <w:t>.</w:t>
      </w:r>
      <w:bookmarkEnd w:id="15"/>
      <w:bookmarkEnd w:id="16"/>
      <w:bookmarkEnd w:id="17"/>
      <w:bookmarkEnd w:id="18"/>
      <w:bookmarkEnd w:id="19"/>
      <w:r w:rsidRPr="00D42FA3">
        <w:rPr>
          <w:rStyle w:val="IvDbodytextChar"/>
          <w:spacing w:val="0"/>
          <w:lang w:val="en-GB" w:eastAsia="zh-CN"/>
        </w:rPr>
        <w:t xml:space="preserve">  </w:t>
      </w:r>
    </w:p>
    <w:p w14:paraId="675639B5" w14:textId="77777777" w:rsidR="004D2903" w:rsidRDefault="004D2903" w:rsidP="004D2903">
      <w:pPr>
        <w:pStyle w:val="Proposal"/>
      </w:pPr>
      <w:bookmarkStart w:id="20" w:name="_Toc490153345"/>
      <w:bookmarkStart w:id="21" w:name="_Toc490153359"/>
      <w:bookmarkStart w:id="22" w:name="_Toc490253459"/>
      <w:bookmarkStart w:id="23" w:name="_Toc494382585"/>
      <w:bookmarkStart w:id="24" w:name="_Toc494382711"/>
      <w:bookmarkStart w:id="25" w:name="_Toc494382983"/>
      <w:bookmarkStart w:id="26" w:name="_Toc493754290"/>
      <w:bookmarkStart w:id="27" w:name="_Toc494412300"/>
      <w:r w:rsidDel="00335A52">
        <w:t xml:space="preserve">Upon detecting an SCG failure, a </w:t>
      </w:r>
      <w:r w:rsidRPr="00242CE3" w:rsidDel="00335A52">
        <w:t xml:space="preserve">UE </w:t>
      </w:r>
      <w:r w:rsidDel="00335A52">
        <w:t>that is</w:t>
      </w:r>
      <w:r w:rsidRPr="00242CE3" w:rsidDel="00335A52">
        <w:t xml:space="preserve"> configured with MCG split SRB</w:t>
      </w:r>
      <w:r w:rsidDel="00335A52">
        <w:t>1</w:t>
      </w:r>
      <w:r w:rsidRPr="00242CE3" w:rsidDel="00335A52">
        <w:t xml:space="preserve"> and the SCG </w:t>
      </w:r>
      <w:r w:rsidDel="00335A52">
        <w:t>as</w:t>
      </w:r>
      <w:r w:rsidRPr="00242CE3" w:rsidDel="00335A52">
        <w:t xml:space="preserve"> the only configured path</w:t>
      </w:r>
      <w:r w:rsidDel="00335A52">
        <w:t xml:space="preserve"> for that SRB, </w:t>
      </w:r>
      <w:r w:rsidRPr="00242CE3" w:rsidDel="00335A52">
        <w:t xml:space="preserve">switches </w:t>
      </w:r>
      <w:r w:rsidDel="00335A52">
        <w:t xml:space="preserve">the path of the split SRB1 to </w:t>
      </w:r>
      <w:r w:rsidRPr="00242CE3" w:rsidDel="00335A52">
        <w:t xml:space="preserve">the MCG </w:t>
      </w:r>
      <w:r w:rsidDel="00335A52">
        <w:t>t</w:t>
      </w:r>
      <w:r w:rsidRPr="00242CE3" w:rsidDel="00335A52">
        <w:t xml:space="preserve">o </w:t>
      </w:r>
      <w:r w:rsidDel="00335A52">
        <w:t xml:space="preserve">send </w:t>
      </w:r>
      <w:r w:rsidRPr="00242CE3" w:rsidDel="00335A52">
        <w:t>SCGFailureInformation</w:t>
      </w:r>
      <w:r w:rsidDel="00335A52">
        <w:t xml:space="preserve"> message to the MN</w:t>
      </w:r>
      <w:r w:rsidRPr="00242CE3">
        <w:t>.</w:t>
      </w:r>
      <w:bookmarkEnd w:id="20"/>
      <w:bookmarkEnd w:id="21"/>
      <w:bookmarkEnd w:id="22"/>
      <w:bookmarkEnd w:id="23"/>
      <w:bookmarkEnd w:id="24"/>
      <w:bookmarkEnd w:id="25"/>
      <w:bookmarkEnd w:id="27"/>
      <w:r>
        <w:t xml:space="preserve"> </w:t>
      </w:r>
      <w:bookmarkEnd w:id="26"/>
    </w:p>
    <w:p w14:paraId="71F0B14A" w14:textId="77777777" w:rsidR="004D2903" w:rsidRDefault="004D2903" w:rsidP="004D2903">
      <w:pPr>
        <w:pStyle w:val="Heading2"/>
        <w:rPr>
          <w:rStyle w:val="IvDbodytextChar"/>
          <w:spacing w:val="0"/>
          <w:lang w:val="en-GB" w:eastAsia="zh-CN"/>
        </w:rPr>
      </w:pPr>
      <w:r>
        <w:rPr>
          <w:rStyle w:val="IvDbodytextChar"/>
          <w:spacing w:val="0"/>
          <w:lang w:val="en-GB" w:eastAsia="zh-CN"/>
        </w:rPr>
        <w:lastRenderedPageBreak/>
        <w:t>Beam me</w:t>
      </w:r>
      <w:bookmarkStart w:id="28" w:name="_GoBack"/>
      <w:bookmarkEnd w:id="28"/>
      <w:r>
        <w:rPr>
          <w:rStyle w:val="IvDbodytextChar"/>
          <w:spacing w:val="0"/>
          <w:lang w:val="en-GB" w:eastAsia="zh-CN"/>
        </w:rPr>
        <w:t>asurement results in SCGFailureInformation message</w:t>
      </w:r>
    </w:p>
    <w:p w14:paraId="39CE55B3" w14:textId="77777777" w:rsidR="004D2903" w:rsidRDefault="004D2903" w:rsidP="004D2903">
      <w:pPr>
        <w:pStyle w:val="BodyText"/>
      </w:pPr>
      <w:r>
        <w:t xml:space="preserve">Regarding whether to include beam measurement results in SCGFailureInformation message, our view is that this could be still useful. During inter-RAT handover from LTE to NR, or during EN-DC procedure to add </w:t>
      </w:r>
      <w:proofErr w:type="spellStart"/>
      <w:r>
        <w:t>gNB</w:t>
      </w:r>
      <w:proofErr w:type="spellEnd"/>
      <w:r>
        <w:t xml:space="preserve"> as SgNB, RAN2 has already agreed that beam measurement results can be configured and reported from UE to LTE eNB/MeNB. These are not too much different from the SCG failure handling procedure after UE sends SCGFailureInformation message, since the MeNB can change/keep/release the SgNB.</w:t>
      </w:r>
    </w:p>
    <w:p w14:paraId="3BBA8A92" w14:textId="77777777" w:rsidR="004D2903" w:rsidRPr="00825F0D" w:rsidRDefault="004D2903" w:rsidP="004D2903">
      <w:pPr>
        <w:pStyle w:val="BodyText"/>
      </w:pPr>
    </w:p>
    <w:p w14:paraId="7E62D502" w14:textId="77777777" w:rsidR="004D2903" w:rsidRDefault="004D2903" w:rsidP="004D2903">
      <w:pPr>
        <w:pStyle w:val="Proposal"/>
        <w:tabs>
          <w:tab w:val="num" w:pos="1701"/>
        </w:tabs>
      </w:pPr>
      <w:bookmarkStart w:id="29" w:name="_Toc494382586"/>
      <w:bookmarkStart w:id="30" w:name="_Toc494382712"/>
      <w:bookmarkStart w:id="31" w:name="_Toc494382984"/>
      <w:bookmarkStart w:id="32" w:name="_Toc493754291"/>
      <w:bookmarkStart w:id="33" w:name="_Toc494412301"/>
      <w:r>
        <w:t>Beam level measurement results of NR serving and neighbour cells are included in the SCGFailureInformation message</w:t>
      </w:r>
      <w:r w:rsidRPr="00242CE3">
        <w:t>.</w:t>
      </w:r>
      <w:bookmarkEnd w:id="29"/>
      <w:bookmarkEnd w:id="30"/>
      <w:bookmarkEnd w:id="31"/>
      <w:bookmarkEnd w:id="33"/>
      <w:r>
        <w:t xml:space="preserve"> </w:t>
      </w:r>
      <w:bookmarkEnd w:id="32"/>
    </w:p>
    <w:p w14:paraId="3092A2FE" w14:textId="77777777" w:rsidR="004D2903" w:rsidRPr="008E7A7B" w:rsidRDefault="004D2903" w:rsidP="004D2903">
      <w:pPr>
        <w:pStyle w:val="Heading1"/>
        <w:rPr>
          <w:lang w:val="en-US"/>
        </w:rPr>
      </w:pPr>
      <w:bookmarkStart w:id="34" w:name="_Toc461458331"/>
      <w:bookmarkStart w:id="35" w:name="_Toc462928355"/>
      <w:bookmarkStart w:id="36" w:name="_Toc463031761"/>
      <w:bookmarkStart w:id="37" w:name="_Toc469997098"/>
      <w:bookmarkStart w:id="38" w:name="_Toc471511994"/>
      <w:bookmarkStart w:id="39" w:name="_Toc471522471"/>
      <w:bookmarkEnd w:id="34"/>
      <w:bookmarkEnd w:id="35"/>
      <w:bookmarkEnd w:id="36"/>
      <w:bookmarkEnd w:id="37"/>
      <w:bookmarkEnd w:id="38"/>
      <w:bookmarkEnd w:id="39"/>
      <w:r w:rsidRPr="008E7A7B">
        <w:rPr>
          <w:lang w:val="en-US"/>
        </w:rPr>
        <w:t>Conclusion</w:t>
      </w:r>
    </w:p>
    <w:p w14:paraId="0483A818" w14:textId="77777777" w:rsidR="004D2903" w:rsidRDefault="004D2903" w:rsidP="004D2903">
      <w:pPr>
        <w:pStyle w:val="BodyText"/>
        <w:rPr>
          <w:lang w:val="en-US"/>
        </w:rPr>
      </w:pPr>
      <w:r>
        <w:rPr>
          <w:lang w:val="en-US"/>
        </w:rPr>
        <w:t>In summary, b</w:t>
      </w:r>
      <w:r w:rsidRPr="008E7A7B">
        <w:rPr>
          <w:lang w:val="en-US"/>
        </w:rPr>
        <w:t xml:space="preserve">ased on the discussion in </w:t>
      </w:r>
      <w:r>
        <w:rPr>
          <w:lang w:val="en-US"/>
        </w:rPr>
        <w:t>S</w:t>
      </w:r>
      <w:r w:rsidRPr="008E7A7B">
        <w:rPr>
          <w:lang w:val="en-US"/>
        </w:rPr>
        <w:t xml:space="preserve">ection </w:t>
      </w:r>
      <w:r>
        <w:rPr>
          <w:lang w:val="en-US"/>
        </w:rPr>
        <w:t>2</w:t>
      </w:r>
      <w:r w:rsidRPr="008E7A7B">
        <w:rPr>
          <w:lang w:val="en-US"/>
        </w:rPr>
        <w:t xml:space="preserve"> we have the f</w:t>
      </w:r>
      <w:r>
        <w:rPr>
          <w:lang w:val="en-US"/>
        </w:rPr>
        <w:t>ollowing</w:t>
      </w:r>
      <w:r w:rsidRPr="008E7A7B">
        <w:rPr>
          <w:lang w:val="en-US"/>
        </w:rPr>
        <w:t xml:space="preserve"> </w:t>
      </w:r>
      <w:r>
        <w:rPr>
          <w:lang w:val="en-US"/>
        </w:rPr>
        <w:t>observations</w:t>
      </w:r>
      <w:r w:rsidRPr="008E7A7B">
        <w:rPr>
          <w:lang w:val="en-US"/>
        </w:rPr>
        <w:t>:</w:t>
      </w:r>
    </w:p>
    <w:p w14:paraId="6411B527" w14:textId="77777777" w:rsidR="00BF0647" w:rsidRDefault="004D290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F0647">
        <w:t>Observation 1</w:t>
      </w:r>
      <w:r w:rsidR="00BF0647">
        <w:rPr>
          <w:rFonts w:asciiTheme="minorHAnsi" w:eastAsiaTheme="minorEastAsia" w:hAnsiTheme="minorHAnsi" w:cstheme="minorBidi"/>
          <w:b w:val="0"/>
          <w:sz w:val="22"/>
          <w:lang w:eastAsia="en-US"/>
        </w:rPr>
        <w:tab/>
      </w:r>
      <w:r w:rsidR="00BF0647">
        <w:t>If an MCG split SRB1 is configured and the SCG is the only configured path for that SRB, upon the detection of an SCG failure, it is not clear how the UE can send the SCGFailureInformation message to the MN.</w:t>
      </w:r>
    </w:p>
    <w:p w14:paraId="165F8F08" w14:textId="77777777" w:rsidR="00BF0647" w:rsidRDefault="00BF064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an MCG split SRB1 is configured and the SCG is the only configured path for that SRB, after a UE has experienced a failure on the SCG, the UE could initiate an RRC connection re-establishment procedure to restore the connectivity. However, this would result in a significant service interruption time.</w:t>
      </w:r>
    </w:p>
    <w:p w14:paraId="0C608C56" w14:textId="79419583" w:rsidR="004D2903" w:rsidRDefault="004D2903" w:rsidP="004D2903">
      <w:pPr>
        <w:pStyle w:val="BodyText"/>
        <w:rPr>
          <w:b/>
          <w:bCs/>
        </w:rPr>
      </w:pPr>
      <w:r>
        <w:rPr>
          <w:b/>
          <w:bCs/>
        </w:rPr>
        <w:fldChar w:fldCharType="end"/>
      </w:r>
    </w:p>
    <w:p w14:paraId="22556AFD" w14:textId="77777777" w:rsidR="00BF0647" w:rsidRDefault="004D2903" w:rsidP="004D2903">
      <w:pPr>
        <w:pStyle w:val="BodyText"/>
        <w:rPr>
          <w:noProof/>
        </w:rPr>
      </w:pPr>
      <w:r>
        <w:t xml:space="preserve">And we </w:t>
      </w:r>
      <w:r w:rsidRPr="00CE0424">
        <w:t>propose the following:</w:t>
      </w:r>
      <w:r>
        <w:rPr>
          <w:b/>
          <w:bCs/>
        </w:rPr>
        <w:fldChar w:fldCharType="begin"/>
      </w:r>
      <w:r>
        <w:rPr>
          <w:b/>
          <w:bCs/>
        </w:rPr>
        <w:instrText xml:space="preserve"> TOC \f \n \p " " \t "Proposal;1" </w:instrText>
      </w:r>
      <w:r>
        <w:rPr>
          <w:b/>
          <w:bCs/>
        </w:rPr>
        <w:fldChar w:fldCharType="separate"/>
      </w:r>
    </w:p>
    <w:p w14:paraId="41F62C0D" w14:textId="77777777" w:rsidR="00BF0647" w:rsidRDefault="00BF064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Upon detecting an SCG failure, a UE that is configured with MCG split SRB1 and the SCG as the only configured path for that SRB, switches the path of the split SRB1 to the MCG to send SCGFailureInformation message to the MN.</w:t>
      </w:r>
    </w:p>
    <w:p w14:paraId="1C04B4C8" w14:textId="77777777" w:rsidR="00BF0647" w:rsidRDefault="00BF064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Beam level measurement results of NR serving and neighbour cells are included in the SCGFailureInformation message.</w:t>
      </w:r>
    </w:p>
    <w:p w14:paraId="737BF5B0" w14:textId="77777777" w:rsidR="004D2903" w:rsidRPr="00901F80" w:rsidRDefault="004D2903" w:rsidP="004D2903">
      <w:pPr>
        <w:pStyle w:val="BodyText"/>
      </w:pPr>
      <w:r>
        <w:rPr>
          <w:b/>
          <w:bCs/>
        </w:rPr>
        <w:fldChar w:fldCharType="end"/>
      </w:r>
    </w:p>
    <w:p w14:paraId="758D5CCB" w14:textId="77777777" w:rsidR="004D2903" w:rsidRPr="00406BCB" w:rsidRDefault="004D2903" w:rsidP="004D2903">
      <w:pPr>
        <w:pStyle w:val="Heading1"/>
        <w:rPr>
          <w:lang w:val="en-US"/>
        </w:rPr>
      </w:pPr>
      <w:r w:rsidRPr="00406BCB">
        <w:rPr>
          <w:lang w:val="en-US"/>
        </w:rPr>
        <w:t>References</w:t>
      </w:r>
    </w:p>
    <w:p w14:paraId="4B2DBB53" w14:textId="77777777" w:rsidR="004D2903" w:rsidRDefault="004D2903" w:rsidP="004D2903">
      <w:pPr>
        <w:pStyle w:val="Reference"/>
      </w:pPr>
      <w:bookmarkStart w:id="40" w:name="_Ref458088376"/>
      <w:bookmarkStart w:id="41" w:name="_Ref481778301"/>
      <w:bookmarkEnd w:id="40"/>
      <w:r w:rsidRPr="008C7695">
        <w:t>3GPP</w:t>
      </w:r>
      <w:r>
        <w:t xml:space="preserve">, </w:t>
      </w:r>
      <w:r w:rsidRPr="009D354B">
        <w:t>TS 36.331 V14.0.0</w:t>
      </w:r>
      <w:r>
        <w:t>,</w:t>
      </w:r>
      <w:r w:rsidRPr="008C7695">
        <w:t xml:space="preserve"> </w:t>
      </w:r>
      <w:r>
        <w:t>3rd Generation Partnership Project; Technical Specification Group Radio Access Network; Evolved Universal Terrestrial Radio Access (E-UTRA); Radio Resource Control (RRC); Protocol specification (Release 14)</w:t>
      </w:r>
      <w:r w:rsidRPr="008C7695">
        <w:t>.</w:t>
      </w:r>
      <w:bookmarkEnd w:id="41"/>
    </w:p>
    <w:bookmarkEnd w:id="0"/>
    <w:bookmarkEnd w:id="1"/>
    <w:bookmarkEnd w:id="2"/>
    <w:bookmarkEnd w:id="3"/>
    <w:bookmarkEnd w:id="4"/>
    <w:bookmarkEnd w:id="5"/>
    <w:bookmarkEnd w:id="6"/>
    <w:p w14:paraId="076FE2B5" w14:textId="55274F7C" w:rsidR="005B3495" w:rsidRPr="004D2903" w:rsidRDefault="005B3495" w:rsidP="004D2903"/>
    <w:sectPr w:rsidR="005B3495" w:rsidRPr="004D290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913F8" w14:textId="77777777" w:rsidR="0057094D" w:rsidRDefault="0057094D">
      <w:r>
        <w:separator/>
      </w:r>
    </w:p>
  </w:endnote>
  <w:endnote w:type="continuationSeparator" w:id="0">
    <w:p w14:paraId="70A571BE" w14:textId="77777777" w:rsidR="0057094D" w:rsidRDefault="0057094D">
      <w:r>
        <w:continuationSeparator/>
      </w:r>
    </w:p>
  </w:endnote>
  <w:endnote w:type="continuationNotice" w:id="1">
    <w:p w14:paraId="030E0336" w14:textId="77777777" w:rsidR="0057094D" w:rsidRDefault="00570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02223" w14:textId="77777777" w:rsidR="00BF0647" w:rsidRDefault="00BF0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57F36349" w:rsidR="0041224F" w:rsidRDefault="004122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064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647">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93354" w14:textId="77777777" w:rsidR="00BF0647" w:rsidRDefault="00BF0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1B108" w14:textId="77777777" w:rsidR="0057094D" w:rsidRDefault="0057094D">
      <w:r>
        <w:separator/>
      </w:r>
    </w:p>
  </w:footnote>
  <w:footnote w:type="continuationSeparator" w:id="0">
    <w:p w14:paraId="300ABA8A" w14:textId="77777777" w:rsidR="0057094D" w:rsidRDefault="0057094D">
      <w:r>
        <w:continuationSeparator/>
      </w:r>
    </w:p>
  </w:footnote>
  <w:footnote w:type="continuationNotice" w:id="1">
    <w:p w14:paraId="5687C0E6" w14:textId="77777777" w:rsidR="0057094D" w:rsidRDefault="00570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41224F" w:rsidRDefault="004122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EC5F" w14:textId="77777777" w:rsidR="00BF0647" w:rsidRDefault="00BF0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7604" w14:textId="77777777" w:rsidR="00BF0647" w:rsidRDefault="00BF0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 w:numId="39">
    <w:abstractNumId w:val="24"/>
  </w:num>
  <w:num w:numId="40">
    <w:abstractNumId w:val="1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05C"/>
    <w:rsid w:val="00011B28"/>
    <w:rsid w:val="00012248"/>
    <w:rsid w:val="00013E1A"/>
    <w:rsid w:val="0001400D"/>
    <w:rsid w:val="00015D15"/>
    <w:rsid w:val="00017CA5"/>
    <w:rsid w:val="00021A2A"/>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184"/>
    <w:rsid w:val="00071F9C"/>
    <w:rsid w:val="000729DE"/>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71F"/>
    <w:rsid w:val="000D1DEF"/>
    <w:rsid w:val="000D376F"/>
    <w:rsid w:val="000D43CC"/>
    <w:rsid w:val="000D4797"/>
    <w:rsid w:val="000D4E66"/>
    <w:rsid w:val="000D5F44"/>
    <w:rsid w:val="000E0527"/>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55FB"/>
    <w:rsid w:val="001A6173"/>
    <w:rsid w:val="001A6CBA"/>
    <w:rsid w:val="001B0D97"/>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0D40"/>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B745E"/>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A52"/>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42AC"/>
    <w:rsid w:val="00374499"/>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24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1C89"/>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2903"/>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E19"/>
    <w:rsid w:val="00554F75"/>
    <w:rsid w:val="00555B13"/>
    <w:rsid w:val="00557DE8"/>
    <w:rsid w:val="0056121F"/>
    <w:rsid w:val="005657D7"/>
    <w:rsid w:val="0057094D"/>
    <w:rsid w:val="00571D98"/>
    <w:rsid w:val="00572505"/>
    <w:rsid w:val="005730C8"/>
    <w:rsid w:val="0057469F"/>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0235"/>
    <w:rsid w:val="00692D5E"/>
    <w:rsid w:val="00695FC2"/>
    <w:rsid w:val="00696949"/>
    <w:rsid w:val="00697052"/>
    <w:rsid w:val="006977CC"/>
    <w:rsid w:val="006A285F"/>
    <w:rsid w:val="006A3016"/>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284"/>
    <w:rsid w:val="006F2880"/>
    <w:rsid w:val="006F341D"/>
    <w:rsid w:val="006F3CDE"/>
    <w:rsid w:val="006F4C13"/>
    <w:rsid w:val="006F58D4"/>
    <w:rsid w:val="006F5F73"/>
    <w:rsid w:val="006F6862"/>
    <w:rsid w:val="006F694A"/>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2DDA"/>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B6AEC"/>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5E6D"/>
    <w:rsid w:val="007D7526"/>
    <w:rsid w:val="007D7C85"/>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5F0D"/>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6DE4"/>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80477"/>
    <w:rsid w:val="009804E2"/>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1C07"/>
    <w:rsid w:val="009D354B"/>
    <w:rsid w:val="009D4FF0"/>
    <w:rsid w:val="009D66EE"/>
    <w:rsid w:val="009D703C"/>
    <w:rsid w:val="009D718F"/>
    <w:rsid w:val="009E068F"/>
    <w:rsid w:val="009E1298"/>
    <w:rsid w:val="009E14E0"/>
    <w:rsid w:val="009E35DB"/>
    <w:rsid w:val="009E3D33"/>
    <w:rsid w:val="009E47A3"/>
    <w:rsid w:val="009E5399"/>
    <w:rsid w:val="009E67B4"/>
    <w:rsid w:val="009E6884"/>
    <w:rsid w:val="009F08F3"/>
    <w:rsid w:val="009F344F"/>
    <w:rsid w:val="00A01C15"/>
    <w:rsid w:val="00A048A8"/>
    <w:rsid w:val="00A04F49"/>
    <w:rsid w:val="00A06B24"/>
    <w:rsid w:val="00A06E5A"/>
    <w:rsid w:val="00A13999"/>
    <w:rsid w:val="00A13E54"/>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B97"/>
    <w:rsid w:val="00A41E2B"/>
    <w:rsid w:val="00A424FB"/>
    <w:rsid w:val="00A44747"/>
    <w:rsid w:val="00A45B74"/>
    <w:rsid w:val="00A469B8"/>
    <w:rsid w:val="00A47E69"/>
    <w:rsid w:val="00A50465"/>
    <w:rsid w:val="00A51FE9"/>
    <w:rsid w:val="00A52E1D"/>
    <w:rsid w:val="00A537F0"/>
    <w:rsid w:val="00A54D3F"/>
    <w:rsid w:val="00A56748"/>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C6F1C"/>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120EF"/>
    <w:rsid w:val="00B129FA"/>
    <w:rsid w:val="00B13B00"/>
    <w:rsid w:val="00B157F9"/>
    <w:rsid w:val="00B15FA3"/>
    <w:rsid w:val="00B167F1"/>
    <w:rsid w:val="00B20256"/>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67D79"/>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3338"/>
    <w:rsid w:val="00BD40B2"/>
    <w:rsid w:val="00BD48AC"/>
    <w:rsid w:val="00BD5F1A"/>
    <w:rsid w:val="00BD7DB4"/>
    <w:rsid w:val="00BE09CD"/>
    <w:rsid w:val="00BE1234"/>
    <w:rsid w:val="00BE2FA6"/>
    <w:rsid w:val="00BE333F"/>
    <w:rsid w:val="00BE6348"/>
    <w:rsid w:val="00BE7406"/>
    <w:rsid w:val="00BE7603"/>
    <w:rsid w:val="00BF0647"/>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430D0"/>
    <w:rsid w:val="00C50643"/>
    <w:rsid w:val="00C507CB"/>
    <w:rsid w:val="00C5251E"/>
    <w:rsid w:val="00C53E02"/>
    <w:rsid w:val="00C54489"/>
    <w:rsid w:val="00C545EB"/>
    <w:rsid w:val="00C54995"/>
    <w:rsid w:val="00C54D41"/>
    <w:rsid w:val="00C5740F"/>
    <w:rsid w:val="00C60783"/>
    <w:rsid w:val="00C61644"/>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4D68"/>
    <w:rsid w:val="00D264D1"/>
    <w:rsid w:val="00D3005B"/>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1F1"/>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E43"/>
    <w:rsid w:val="00E057E6"/>
    <w:rsid w:val="00E06A02"/>
    <w:rsid w:val="00E06FC3"/>
    <w:rsid w:val="00E106AF"/>
    <w:rsid w:val="00E110E7"/>
    <w:rsid w:val="00E11B20"/>
    <w:rsid w:val="00E17FA2"/>
    <w:rsid w:val="00E209B8"/>
    <w:rsid w:val="00E20AA1"/>
    <w:rsid w:val="00E21774"/>
    <w:rsid w:val="00E21E9D"/>
    <w:rsid w:val="00E22330"/>
    <w:rsid w:val="00E24E5E"/>
    <w:rsid w:val="00E30B5A"/>
    <w:rsid w:val="00E3123D"/>
    <w:rsid w:val="00E31461"/>
    <w:rsid w:val="00E31D43"/>
    <w:rsid w:val="00E32608"/>
    <w:rsid w:val="00E33371"/>
    <w:rsid w:val="00E33F13"/>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B5F28"/>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2EBD"/>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362A0"/>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57F42"/>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BDE"/>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B745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B74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2B745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B745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B745E"/>
    <w:pPr>
      <w:numPr>
        <w:ilvl w:val="3"/>
      </w:numPr>
      <w:outlineLvl w:val="3"/>
    </w:pPr>
    <w:rPr>
      <w:sz w:val="24"/>
      <w:szCs w:val="24"/>
    </w:rPr>
  </w:style>
  <w:style w:type="paragraph" w:styleId="Heading5">
    <w:name w:val="heading 5"/>
    <w:basedOn w:val="Heading4"/>
    <w:next w:val="Normal"/>
    <w:qFormat/>
    <w:rsid w:val="002B745E"/>
    <w:pPr>
      <w:numPr>
        <w:ilvl w:val="4"/>
      </w:numPr>
      <w:outlineLvl w:val="4"/>
    </w:pPr>
    <w:rPr>
      <w:sz w:val="22"/>
      <w:szCs w:val="22"/>
    </w:rPr>
  </w:style>
  <w:style w:type="paragraph" w:styleId="Heading6">
    <w:name w:val="heading 6"/>
    <w:basedOn w:val="Normal"/>
    <w:next w:val="Normal"/>
    <w:qFormat/>
    <w:rsid w:val="002B745E"/>
    <w:pPr>
      <w:keepNext/>
      <w:keepLines/>
      <w:numPr>
        <w:ilvl w:val="5"/>
        <w:numId w:val="1"/>
      </w:numPr>
      <w:spacing w:before="120"/>
      <w:outlineLvl w:val="5"/>
    </w:pPr>
    <w:rPr>
      <w:rFonts w:cs="Arial"/>
    </w:rPr>
  </w:style>
  <w:style w:type="paragraph" w:styleId="Heading7">
    <w:name w:val="heading 7"/>
    <w:basedOn w:val="Normal"/>
    <w:next w:val="Normal"/>
    <w:qFormat/>
    <w:rsid w:val="002B745E"/>
    <w:pPr>
      <w:keepNext/>
      <w:keepLines/>
      <w:numPr>
        <w:ilvl w:val="6"/>
        <w:numId w:val="1"/>
      </w:numPr>
      <w:spacing w:before="120"/>
      <w:outlineLvl w:val="6"/>
    </w:pPr>
    <w:rPr>
      <w:rFonts w:cs="Arial"/>
    </w:rPr>
  </w:style>
  <w:style w:type="paragraph" w:styleId="Heading8">
    <w:name w:val="heading 8"/>
    <w:basedOn w:val="Heading7"/>
    <w:next w:val="Normal"/>
    <w:qFormat/>
    <w:rsid w:val="002B745E"/>
    <w:pPr>
      <w:numPr>
        <w:ilvl w:val="7"/>
      </w:numPr>
      <w:outlineLvl w:val="7"/>
    </w:pPr>
  </w:style>
  <w:style w:type="paragraph" w:styleId="Heading9">
    <w:name w:val="heading 9"/>
    <w:basedOn w:val="Heading8"/>
    <w:next w:val="Normal"/>
    <w:qFormat/>
    <w:rsid w:val="002B74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745E"/>
    <w:pPr>
      <w:spacing w:before="180"/>
      <w:ind w:left="2693" w:hanging="2693"/>
    </w:pPr>
    <w:rPr>
      <w:b w:val="0"/>
      <w:bCs/>
    </w:rPr>
  </w:style>
  <w:style w:type="paragraph" w:styleId="TOC1">
    <w:name w:val="toc 1"/>
    <w:aliases w:val="Observation TOC2"/>
    <w:uiPriority w:val="39"/>
    <w:rsid w:val="002B74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2B745E"/>
    <w:pPr>
      <w:keepNext/>
      <w:keepLines/>
      <w:spacing w:before="180"/>
      <w:jc w:val="center"/>
    </w:pPr>
  </w:style>
  <w:style w:type="paragraph" w:styleId="Caption">
    <w:name w:val="caption"/>
    <w:basedOn w:val="Normal"/>
    <w:next w:val="Normal"/>
    <w:qFormat/>
    <w:rsid w:val="002B745E"/>
    <w:pPr>
      <w:spacing w:after="240"/>
      <w:jc w:val="center"/>
    </w:pPr>
    <w:rPr>
      <w:b/>
      <w:bCs/>
    </w:rPr>
  </w:style>
  <w:style w:type="paragraph" w:styleId="TOC5">
    <w:name w:val="toc 5"/>
    <w:aliases w:val="Observation TOC"/>
    <w:basedOn w:val="TOC4"/>
    <w:semiHidden/>
    <w:rsid w:val="002B745E"/>
    <w:pPr>
      <w:tabs>
        <w:tab w:val="right" w:pos="1701"/>
      </w:tabs>
      <w:ind w:left="1701" w:hanging="1701"/>
    </w:pPr>
  </w:style>
  <w:style w:type="paragraph" w:styleId="TOC4">
    <w:name w:val="toc 4"/>
    <w:basedOn w:val="TOC3"/>
    <w:semiHidden/>
    <w:rsid w:val="002B745E"/>
    <w:pPr>
      <w:ind w:left="1418" w:hanging="1418"/>
    </w:pPr>
  </w:style>
  <w:style w:type="paragraph" w:styleId="TOC3">
    <w:name w:val="toc 3"/>
    <w:basedOn w:val="TOC2"/>
    <w:semiHidden/>
    <w:rsid w:val="002B745E"/>
    <w:pPr>
      <w:ind w:left="1134" w:hanging="1134"/>
    </w:pPr>
  </w:style>
  <w:style w:type="paragraph" w:styleId="TOC2">
    <w:name w:val="toc 2"/>
    <w:basedOn w:val="TOC1"/>
    <w:rsid w:val="002B745E"/>
    <w:pPr>
      <w:keepNext w:val="0"/>
      <w:spacing w:before="0"/>
      <w:ind w:left="851" w:hanging="851"/>
    </w:pPr>
    <w:rPr>
      <w:szCs w:val="20"/>
    </w:rPr>
  </w:style>
  <w:style w:type="paragraph" w:styleId="Index2">
    <w:name w:val="index 2"/>
    <w:basedOn w:val="Index1"/>
    <w:semiHidden/>
    <w:rsid w:val="002B745E"/>
    <w:pPr>
      <w:ind w:left="284"/>
    </w:pPr>
  </w:style>
  <w:style w:type="paragraph" w:styleId="Index1">
    <w:name w:val="index 1"/>
    <w:basedOn w:val="Normal"/>
    <w:semiHidden/>
    <w:rsid w:val="002B745E"/>
    <w:pPr>
      <w:keepLines/>
      <w:spacing w:after="0"/>
    </w:pPr>
  </w:style>
  <w:style w:type="paragraph" w:styleId="DocumentMap">
    <w:name w:val="Document Map"/>
    <w:basedOn w:val="Normal"/>
    <w:semiHidden/>
    <w:rsid w:val="002B745E"/>
    <w:pPr>
      <w:shd w:val="clear" w:color="auto" w:fill="000080"/>
    </w:pPr>
    <w:rPr>
      <w:rFonts w:ascii="Tahoma" w:hAnsi="Tahoma" w:cs="Tahoma"/>
    </w:rPr>
  </w:style>
  <w:style w:type="paragraph" w:styleId="ListNumber2">
    <w:name w:val="List Number 2"/>
    <w:basedOn w:val="ListNumber"/>
    <w:rsid w:val="002B745E"/>
    <w:pPr>
      <w:ind w:left="851"/>
    </w:pPr>
  </w:style>
  <w:style w:type="paragraph" w:styleId="ListNumber">
    <w:name w:val="List Number"/>
    <w:basedOn w:val="List"/>
    <w:rsid w:val="002B745E"/>
  </w:style>
  <w:style w:type="paragraph" w:styleId="List">
    <w:name w:val="List"/>
    <w:basedOn w:val="Normal"/>
    <w:rsid w:val="002B745E"/>
    <w:pPr>
      <w:ind w:left="568" w:hanging="284"/>
    </w:pPr>
  </w:style>
  <w:style w:type="paragraph" w:styleId="Header">
    <w:name w:val="header"/>
    <w:rsid w:val="002B745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2B745E"/>
    <w:rPr>
      <w:b/>
      <w:bCs/>
      <w:position w:val="6"/>
      <w:sz w:val="16"/>
      <w:szCs w:val="16"/>
    </w:rPr>
  </w:style>
  <w:style w:type="paragraph" w:styleId="FootnoteText">
    <w:name w:val="footnote text"/>
    <w:basedOn w:val="Normal"/>
    <w:semiHidden/>
    <w:rsid w:val="002B745E"/>
    <w:pPr>
      <w:keepLines/>
      <w:spacing w:after="0"/>
      <w:ind w:left="454" w:hanging="454"/>
    </w:pPr>
    <w:rPr>
      <w:sz w:val="16"/>
      <w:szCs w:val="16"/>
    </w:rPr>
  </w:style>
  <w:style w:type="paragraph" w:customStyle="1" w:styleId="3GPPHeader">
    <w:name w:val="3GPP_Header"/>
    <w:basedOn w:val="Normal"/>
    <w:rsid w:val="002B745E"/>
    <w:pPr>
      <w:tabs>
        <w:tab w:val="left" w:pos="1701"/>
        <w:tab w:val="right" w:pos="9639"/>
      </w:tabs>
      <w:spacing w:after="240"/>
    </w:pPr>
    <w:rPr>
      <w:b/>
      <w:sz w:val="24"/>
    </w:rPr>
  </w:style>
  <w:style w:type="paragraph" w:styleId="TOC9">
    <w:name w:val="toc 9"/>
    <w:basedOn w:val="TOC8"/>
    <w:semiHidden/>
    <w:rsid w:val="002B745E"/>
    <w:pPr>
      <w:ind w:left="1418" w:hanging="1418"/>
    </w:pPr>
  </w:style>
  <w:style w:type="paragraph" w:styleId="TOC6">
    <w:name w:val="toc 6"/>
    <w:basedOn w:val="TOC5"/>
    <w:next w:val="Normal"/>
    <w:semiHidden/>
    <w:rsid w:val="002B745E"/>
    <w:pPr>
      <w:ind w:left="1985" w:hanging="1985"/>
    </w:pPr>
  </w:style>
  <w:style w:type="paragraph" w:styleId="TOC7">
    <w:name w:val="toc 7"/>
    <w:basedOn w:val="TOC6"/>
    <w:next w:val="Normal"/>
    <w:semiHidden/>
    <w:rsid w:val="002B745E"/>
    <w:pPr>
      <w:ind w:left="2268" w:hanging="2268"/>
    </w:pPr>
  </w:style>
  <w:style w:type="paragraph" w:styleId="ListBullet2">
    <w:name w:val="List Bullet 2"/>
    <w:basedOn w:val="ListBullet"/>
    <w:rsid w:val="002B745E"/>
    <w:pPr>
      <w:numPr>
        <w:numId w:val="6"/>
      </w:numPr>
    </w:pPr>
  </w:style>
  <w:style w:type="paragraph" w:styleId="ListBullet">
    <w:name w:val="List Bullet"/>
    <w:basedOn w:val="BodyText"/>
    <w:rsid w:val="002B745E"/>
    <w:pPr>
      <w:numPr>
        <w:numId w:val="5"/>
      </w:numPr>
    </w:pPr>
  </w:style>
  <w:style w:type="paragraph" w:styleId="ListBullet3">
    <w:name w:val="List Bullet 3"/>
    <w:basedOn w:val="ListBullet2"/>
    <w:rsid w:val="002B745E"/>
    <w:pPr>
      <w:numPr>
        <w:numId w:val="7"/>
      </w:numPr>
    </w:pPr>
  </w:style>
  <w:style w:type="paragraph" w:customStyle="1" w:styleId="EQ">
    <w:name w:val="EQ"/>
    <w:basedOn w:val="Normal"/>
    <w:next w:val="Normal"/>
    <w:rsid w:val="002B745E"/>
    <w:pPr>
      <w:keepLines/>
      <w:tabs>
        <w:tab w:val="center" w:pos="4536"/>
        <w:tab w:val="right" w:pos="9072"/>
      </w:tabs>
      <w:spacing w:after="180"/>
      <w:jc w:val="left"/>
    </w:pPr>
    <w:rPr>
      <w:noProof/>
      <w:lang w:eastAsia="en-US"/>
    </w:rPr>
  </w:style>
  <w:style w:type="paragraph" w:styleId="List2">
    <w:name w:val="List 2"/>
    <w:basedOn w:val="List"/>
    <w:rsid w:val="002B745E"/>
    <w:pPr>
      <w:ind w:left="851"/>
    </w:pPr>
  </w:style>
  <w:style w:type="paragraph" w:styleId="List3">
    <w:name w:val="List 3"/>
    <w:basedOn w:val="List2"/>
    <w:rsid w:val="002B745E"/>
    <w:pPr>
      <w:ind w:left="1135"/>
    </w:pPr>
  </w:style>
  <w:style w:type="paragraph" w:styleId="List4">
    <w:name w:val="List 4"/>
    <w:basedOn w:val="List3"/>
    <w:rsid w:val="002B745E"/>
    <w:pPr>
      <w:ind w:left="1418"/>
    </w:pPr>
  </w:style>
  <w:style w:type="paragraph" w:styleId="List5">
    <w:name w:val="List 5"/>
    <w:basedOn w:val="List4"/>
    <w:rsid w:val="002B745E"/>
    <w:pPr>
      <w:ind w:left="1702"/>
    </w:pPr>
  </w:style>
  <w:style w:type="paragraph" w:customStyle="1" w:styleId="EditorsNote">
    <w:name w:val="Editor's Note"/>
    <w:basedOn w:val="Normal"/>
    <w:rsid w:val="002B745E"/>
    <w:pPr>
      <w:keepLines/>
      <w:spacing w:after="180"/>
      <w:ind w:left="1135" w:hanging="851"/>
      <w:jc w:val="left"/>
    </w:pPr>
    <w:rPr>
      <w:color w:val="FF0000"/>
      <w:lang w:eastAsia="en-US"/>
    </w:rPr>
  </w:style>
  <w:style w:type="paragraph" w:styleId="ListBullet4">
    <w:name w:val="List Bullet 4"/>
    <w:basedOn w:val="ListBullet3"/>
    <w:rsid w:val="002B745E"/>
    <w:pPr>
      <w:numPr>
        <w:numId w:val="8"/>
      </w:numPr>
    </w:pPr>
  </w:style>
  <w:style w:type="paragraph" w:styleId="ListBullet5">
    <w:name w:val="List Bullet 5"/>
    <w:basedOn w:val="ListBullet4"/>
    <w:rsid w:val="002B745E"/>
    <w:pPr>
      <w:numPr>
        <w:numId w:val="4"/>
      </w:numPr>
    </w:pPr>
  </w:style>
  <w:style w:type="paragraph" w:styleId="Footer">
    <w:name w:val="footer"/>
    <w:basedOn w:val="Header"/>
    <w:semiHidden/>
    <w:rsid w:val="002B745E"/>
    <w:pPr>
      <w:jc w:val="center"/>
    </w:pPr>
    <w:rPr>
      <w:i/>
      <w:iCs/>
    </w:rPr>
  </w:style>
  <w:style w:type="paragraph" w:customStyle="1" w:styleId="Reference">
    <w:name w:val="Reference"/>
    <w:basedOn w:val="Normal"/>
    <w:link w:val="ReferenceChar"/>
    <w:rsid w:val="002B745E"/>
    <w:pPr>
      <w:numPr>
        <w:numId w:val="2"/>
      </w:numPr>
    </w:pPr>
  </w:style>
  <w:style w:type="paragraph" w:styleId="BalloonText">
    <w:name w:val="Balloon Text"/>
    <w:basedOn w:val="Normal"/>
    <w:semiHidden/>
    <w:rsid w:val="002B745E"/>
    <w:rPr>
      <w:rFonts w:ascii="Tahoma" w:hAnsi="Tahoma" w:cs="Tahoma"/>
      <w:sz w:val="16"/>
      <w:szCs w:val="16"/>
    </w:rPr>
  </w:style>
  <w:style w:type="character" w:styleId="PageNumber">
    <w:name w:val="page number"/>
    <w:basedOn w:val="DefaultParagraphFont"/>
    <w:semiHidden/>
    <w:rsid w:val="002B745E"/>
  </w:style>
  <w:style w:type="paragraph" w:styleId="BodyText">
    <w:name w:val="Body Text"/>
    <w:basedOn w:val="Normal"/>
    <w:link w:val="BodyTextChar"/>
    <w:rsid w:val="002B745E"/>
  </w:style>
  <w:style w:type="character" w:styleId="Hyperlink">
    <w:name w:val="Hyperlink"/>
    <w:uiPriority w:val="99"/>
    <w:rsid w:val="002B745E"/>
    <w:rPr>
      <w:color w:val="0000FF"/>
      <w:u w:val="single"/>
      <w:lang w:val="en-GB"/>
    </w:rPr>
  </w:style>
  <w:style w:type="character" w:styleId="FollowedHyperlink">
    <w:name w:val="FollowedHyperlink"/>
    <w:semiHidden/>
    <w:rsid w:val="002B745E"/>
    <w:rPr>
      <w:color w:val="FF0000"/>
      <w:u w:val="single"/>
    </w:rPr>
  </w:style>
  <w:style w:type="character" w:styleId="CommentReference">
    <w:name w:val="annotation reference"/>
    <w:semiHidden/>
    <w:rsid w:val="002B745E"/>
    <w:rPr>
      <w:sz w:val="16"/>
      <w:szCs w:val="16"/>
    </w:rPr>
  </w:style>
  <w:style w:type="paragraph" w:styleId="CommentText">
    <w:name w:val="annotation text"/>
    <w:basedOn w:val="Normal"/>
    <w:link w:val="CommentTextChar"/>
    <w:rsid w:val="002B745E"/>
  </w:style>
  <w:style w:type="paragraph" w:styleId="CommentSubject">
    <w:name w:val="annotation subject"/>
    <w:basedOn w:val="CommentText"/>
    <w:next w:val="CommentText"/>
    <w:semiHidden/>
    <w:rsid w:val="002B745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B745E"/>
    <w:rPr>
      <w:rFonts w:ascii="Arial" w:hAnsi="Arial" w:cs="Arial"/>
      <w:sz w:val="36"/>
      <w:szCs w:val="36"/>
      <w:lang w:eastAsia="zh-CN"/>
    </w:rPr>
  </w:style>
  <w:style w:type="paragraph" w:customStyle="1" w:styleId="B1">
    <w:name w:val="B1"/>
    <w:basedOn w:val="List"/>
    <w:link w:val="B1Zchn"/>
    <w:rsid w:val="002B745E"/>
    <w:pPr>
      <w:spacing w:after="180"/>
      <w:jc w:val="left"/>
    </w:pPr>
    <w:rPr>
      <w:lang w:eastAsia="en-US"/>
    </w:rPr>
  </w:style>
  <w:style w:type="paragraph" w:customStyle="1" w:styleId="B2">
    <w:name w:val="B2"/>
    <w:basedOn w:val="List2"/>
    <w:link w:val="B2Char"/>
    <w:rsid w:val="002B745E"/>
    <w:pPr>
      <w:spacing w:after="180"/>
      <w:jc w:val="left"/>
    </w:pPr>
    <w:rPr>
      <w:lang w:eastAsia="en-US"/>
    </w:rPr>
  </w:style>
  <w:style w:type="paragraph" w:customStyle="1" w:styleId="B3">
    <w:name w:val="B3"/>
    <w:basedOn w:val="List3"/>
    <w:rsid w:val="002B745E"/>
    <w:pPr>
      <w:spacing w:after="180"/>
      <w:jc w:val="left"/>
    </w:pPr>
    <w:rPr>
      <w:lang w:eastAsia="en-US"/>
    </w:rPr>
  </w:style>
  <w:style w:type="paragraph" w:customStyle="1" w:styleId="B4">
    <w:name w:val="B4"/>
    <w:basedOn w:val="List4"/>
    <w:rsid w:val="002B745E"/>
    <w:pPr>
      <w:spacing w:after="180"/>
      <w:jc w:val="left"/>
    </w:pPr>
    <w:rPr>
      <w:lang w:eastAsia="en-US"/>
    </w:rPr>
  </w:style>
  <w:style w:type="paragraph" w:customStyle="1" w:styleId="Proposal">
    <w:name w:val="Proposal"/>
    <w:basedOn w:val="Normal"/>
    <w:rsid w:val="002B745E"/>
    <w:pPr>
      <w:numPr>
        <w:numId w:val="3"/>
      </w:numPr>
      <w:tabs>
        <w:tab w:val="clear" w:pos="1304"/>
        <w:tab w:val="left" w:pos="1701"/>
      </w:tabs>
      <w:ind w:left="1701" w:hanging="1701"/>
    </w:pPr>
    <w:rPr>
      <w:b/>
      <w:bCs/>
    </w:rPr>
  </w:style>
  <w:style w:type="character" w:customStyle="1" w:styleId="BodyTextChar">
    <w:name w:val="Body Text Char"/>
    <w:link w:val="BodyText"/>
    <w:rsid w:val="002B745E"/>
    <w:rPr>
      <w:rFonts w:ascii="Arial" w:hAnsi="Arial"/>
      <w:lang w:eastAsia="zh-CN"/>
    </w:rPr>
  </w:style>
  <w:style w:type="paragraph" w:customStyle="1" w:styleId="B5">
    <w:name w:val="B5"/>
    <w:basedOn w:val="List5"/>
    <w:rsid w:val="002B745E"/>
    <w:pPr>
      <w:spacing w:after="180"/>
      <w:jc w:val="left"/>
    </w:pPr>
    <w:rPr>
      <w:lang w:eastAsia="en-US"/>
    </w:rPr>
  </w:style>
  <w:style w:type="paragraph" w:customStyle="1" w:styleId="EX">
    <w:name w:val="EX"/>
    <w:basedOn w:val="Normal"/>
    <w:rsid w:val="002B745E"/>
    <w:pPr>
      <w:keepLines/>
      <w:spacing w:after="180"/>
      <w:ind w:left="1702" w:hanging="1418"/>
      <w:jc w:val="left"/>
    </w:pPr>
    <w:rPr>
      <w:lang w:eastAsia="en-US"/>
    </w:rPr>
  </w:style>
  <w:style w:type="paragraph" w:customStyle="1" w:styleId="EW">
    <w:name w:val="EW"/>
    <w:basedOn w:val="EX"/>
    <w:rsid w:val="002B745E"/>
    <w:pPr>
      <w:spacing w:after="0"/>
    </w:pPr>
  </w:style>
  <w:style w:type="paragraph" w:customStyle="1" w:styleId="TAL">
    <w:name w:val="TAL"/>
    <w:basedOn w:val="Normal"/>
    <w:rsid w:val="002B745E"/>
    <w:pPr>
      <w:keepNext/>
      <w:keepLines/>
      <w:spacing w:after="0"/>
      <w:jc w:val="left"/>
    </w:pPr>
    <w:rPr>
      <w:sz w:val="18"/>
      <w:lang w:eastAsia="en-US"/>
    </w:rPr>
  </w:style>
  <w:style w:type="paragraph" w:customStyle="1" w:styleId="TAC">
    <w:name w:val="TAC"/>
    <w:basedOn w:val="TAL"/>
    <w:rsid w:val="002B745E"/>
    <w:pPr>
      <w:jc w:val="center"/>
    </w:pPr>
  </w:style>
  <w:style w:type="paragraph" w:customStyle="1" w:styleId="TAH">
    <w:name w:val="TAH"/>
    <w:basedOn w:val="TAC"/>
    <w:rsid w:val="002B745E"/>
    <w:rPr>
      <w:b/>
    </w:rPr>
  </w:style>
  <w:style w:type="paragraph" w:customStyle="1" w:styleId="TAN">
    <w:name w:val="TAN"/>
    <w:basedOn w:val="TAL"/>
    <w:rsid w:val="002B745E"/>
    <w:pPr>
      <w:ind w:left="851" w:hanging="851"/>
    </w:pPr>
  </w:style>
  <w:style w:type="paragraph" w:customStyle="1" w:styleId="TAR">
    <w:name w:val="TAR"/>
    <w:basedOn w:val="TAL"/>
    <w:rsid w:val="002B745E"/>
    <w:pPr>
      <w:jc w:val="right"/>
    </w:pPr>
  </w:style>
  <w:style w:type="paragraph" w:customStyle="1" w:styleId="TH">
    <w:name w:val="TH"/>
    <w:basedOn w:val="Normal"/>
    <w:link w:val="THChar"/>
    <w:rsid w:val="002B745E"/>
    <w:pPr>
      <w:keepNext/>
      <w:keepLines/>
      <w:spacing w:before="60" w:after="180"/>
      <w:jc w:val="center"/>
    </w:pPr>
    <w:rPr>
      <w:b/>
      <w:lang w:eastAsia="en-US"/>
    </w:rPr>
  </w:style>
  <w:style w:type="paragraph" w:customStyle="1" w:styleId="TF">
    <w:name w:val="TF"/>
    <w:aliases w:val="left"/>
    <w:basedOn w:val="TH"/>
    <w:link w:val="TFChar"/>
    <w:rsid w:val="002B745E"/>
    <w:pPr>
      <w:keepNext w:val="0"/>
      <w:spacing w:before="0" w:after="240"/>
    </w:pPr>
  </w:style>
  <w:style w:type="paragraph" w:customStyle="1" w:styleId="TT">
    <w:name w:val="TT"/>
    <w:basedOn w:val="Heading1"/>
    <w:next w:val="Normal"/>
    <w:rsid w:val="002B745E"/>
    <w:pPr>
      <w:numPr>
        <w:numId w:val="0"/>
      </w:numPr>
      <w:ind w:left="1134" w:hanging="1134"/>
      <w:outlineLvl w:val="9"/>
    </w:pPr>
    <w:rPr>
      <w:rFonts w:cs="Times New Roman"/>
      <w:szCs w:val="20"/>
      <w:lang w:eastAsia="en-US"/>
    </w:rPr>
  </w:style>
  <w:style w:type="paragraph" w:customStyle="1" w:styleId="ZA">
    <w:name w:val="ZA"/>
    <w:rsid w:val="002B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745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2B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2B745E"/>
  </w:style>
  <w:style w:type="paragraph" w:customStyle="1" w:styleId="ZH">
    <w:name w:val="ZH"/>
    <w:rsid w:val="002B745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2B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2B745E"/>
    <w:pPr>
      <w:framePr w:hRule="auto" w:wrap="notBeside" w:y="852"/>
    </w:pPr>
    <w:rPr>
      <w:i w:val="0"/>
      <w:sz w:val="40"/>
    </w:rPr>
  </w:style>
  <w:style w:type="paragraph" w:customStyle="1" w:styleId="ZU">
    <w:name w:val="ZU"/>
    <w:rsid w:val="002B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745E"/>
    <w:pPr>
      <w:framePr w:wrap="notBeside" w:y="16161"/>
    </w:pPr>
  </w:style>
  <w:style w:type="paragraph" w:customStyle="1" w:styleId="FP">
    <w:name w:val="FP"/>
    <w:basedOn w:val="Normal"/>
    <w:rsid w:val="002B745E"/>
    <w:pPr>
      <w:spacing w:after="0"/>
      <w:jc w:val="left"/>
    </w:pPr>
    <w:rPr>
      <w:lang w:eastAsia="en-US"/>
    </w:rPr>
  </w:style>
  <w:style w:type="paragraph" w:customStyle="1" w:styleId="Observation">
    <w:name w:val="Observation"/>
    <w:basedOn w:val="Proposal"/>
    <w:qFormat/>
    <w:rsid w:val="002B745E"/>
    <w:pPr>
      <w:numPr>
        <w:numId w:val="9"/>
      </w:numPr>
      <w:ind w:left="1701" w:hanging="1701"/>
    </w:pPr>
  </w:style>
  <w:style w:type="paragraph" w:styleId="TableofFigures">
    <w:name w:val="table of figures"/>
    <w:basedOn w:val="Normal"/>
    <w:next w:val="Normal"/>
    <w:uiPriority w:val="99"/>
    <w:rsid w:val="002B745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7D7C85"/>
    <w:rPr>
      <w:rFonts w:ascii="Arial" w:eastAsia="MS Mincho" w:hAnsi="Arial" w:cs="Arial"/>
      <w:noProof/>
      <w:szCs w:val="24"/>
    </w:rPr>
  </w:style>
  <w:style w:type="paragraph" w:customStyle="1" w:styleId="Doc-title">
    <w:name w:val="Doc-title"/>
    <w:basedOn w:val="Normal"/>
    <w:next w:val="Doc-text2"/>
    <w:link w:val="Doc-titleChar"/>
    <w:qFormat/>
    <w:rsid w:val="007D7C85"/>
    <w:pPr>
      <w:overflowPunct/>
      <w:autoSpaceDE/>
      <w:autoSpaceDN/>
      <w:adjustRightInd/>
      <w:spacing w:before="60" w:after="0"/>
      <w:ind w:left="1259" w:hanging="1259"/>
      <w:jc w:val="left"/>
      <w:textAlignment w:val="auto"/>
    </w:pPr>
    <w:rPr>
      <w:rFonts w:eastAsia="MS Mincho"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88707934">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88732706">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41984144">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5NUHHDQN7SK2-1-181072</_dlc_DocId>
    <_dlc_DocIdUrl xmlns="08b2df90-05d3-4030-90d4-c9feeb4a1cd9">
      <Url>https://ericoll.internal.ericsson.com/sites/star/_layouts/DocIdRedir.aspx?ID=5NUHHDQN7SK2-1-181072</Url>
      <Description>5NUHHDQN7SK2-1-181072</Description>
    </_dlc_DocIdUrl>
  </documentManagement>
</p:properties>
</file>

<file path=customXml/item3.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2.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6.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7.xml><?xml version="1.0" encoding="utf-8"?>
<ds:datastoreItem xmlns:ds="http://schemas.openxmlformats.org/officeDocument/2006/customXml" ds:itemID="{4A2A0FF1-900B-4E3F-8D04-45FE8D81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53</TotalTime>
  <Pages>1</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113</cp:revision>
  <cp:lastPrinted>2017-06-12T12:27:00Z</cp:lastPrinted>
  <dcterms:created xsi:type="dcterms:W3CDTF">2017-06-01T19:38:00Z</dcterms:created>
  <dcterms:modified xsi:type="dcterms:W3CDTF">2017-09-28T23:36:00Z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e1ed903f-150f-4372-9699-0f956ae3b632</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